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5BEE5" w14:textId="6ADD7F86" w:rsidR="00B40CE9" w:rsidRDefault="00B40CE9" w:rsidP="00B40CE9">
      <w:pPr>
        <w:spacing w:before="0" w:after="0"/>
        <w:ind w:left="3686"/>
        <w:rPr>
          <w:rFonts w:cs="Arial"/>
          <w:b/>
          <w:sz w:val="92"/>
          <w:szCs w:val="9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055168A" wp14:editId="5B4E502C">
            <wp:simplePos x="0" y="0"/>
            <wp:positionH relativeFrom="page">
              <wp:posOffset>11875</wp:posOffset>
            </wp:positionH>
            <wp:positionV relativeFrom="margin">
              <wp:posOffset>-3705225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sz w:val="92"/>
          <w:szCs w:val="92"/>
        </w:rPr>
        <w:t>Assessment guide</w:t>
      </w:r>
    </w:p>
    <w:p w14:paraId="49193022" w14:textId="77777777" w:rsidR="00B40CE9" w:rsidRDefault="00B40CE9" w:rsidP="00B40CE9">
      <w:pPr>
        <w:tabs>
          <w:tab w:val="left" w:pos="3930"/>
        </w:tabs>
        <w:spacing w:before="0" w:after="0"/>
        <w:ind w:left="2835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tab/>
      </w:r>
    </w:p>
    <w:p w14:paraId="6579FD77" w14:textId="75E867F5" w:rsidR="00B40CE9" w:rsidRDefault="00E45B80" w:rsidP="00B40CE9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Working in digital support</w:t>
      </w:r>
    </w:p>
    <w:p w14:paraId="6FE91CCF" w14:textId="5D032650" w:rsidR="00E45B80" w:rsidRDefault="00E45B80" w:rsidP="00B40CE9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5CE1A14E" w14:textId="3DA6ECCE" w:rsidR="00E45B80" w:rsidRDefault="00E45B80" w:rsidP="00B40CE9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support</w:t>
      </w:r>
    </w:p>
    <w:p w14:paraId="47D77A85" w14:textId="3084186F" w:rsidR="00E45B80" w:rsidRDefault="00E45B80" w:rsidP="00B40CE9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56AA252D" w14:textId="3CB306FF" w:rsidR="00E45B80" w:rsidRDefault="00E45B80" w:rsidP="00B40CE9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Assessment 2: building and maintaining a network</w:t>
      </w:r>
    </w:p>
    <w:p w14:paraId="3B203AA8" w14:textId="5E770696" w:rsidR="00E45B80" w:rsidRDefault="00E45B80" w:rsidP="00B40CE9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1744943E" w14:textId="75F13775" w:rsidR="00E45B80" w:rsidRPr="00E45B80" w:rsidRDefault="00E45B80" w:rsidP="00B40CE9">
      <w:pPr>
        <w:tabs>
          <w:tab w:val="center" w:pos="6942"/>
        </w:tabs>
        <w:spacing w:before="0" w:after="0"/>
        <w:ind w:left="3686"/>
        <w:rPr>
          <w:rFonts w:cs="Arial"/>
          <w:b/>
          <w:color w:val="FF0000"/>
          <w:sz w:val="28"/>
          <w:szCs w:val="28"/>
        </w:rPr>
      </w:pPr>
      <w:r w:rsidRPr="00E45B80">
        <w:rPr>
          <w:rFonts w:cs="Arial"/>
          <w:b/>
          <w:color w:val="FF0000"/>
          <w:sz w:val="28"/>
          <w:szCs w:val="28"/>
        </w:rPr>
        <w:t>SAMPLE</w:t>
      </w:r>
    </w:p>
    <w:p w14:paraId="061575CE" w14:textId="77777777" w:rsidR="00B40CE9" w:rsidRPr="00CC3CBC" w:rsidRDefault="00B40CE9" w:rsidP="00B40CE9">
      <w:pPr>
        <w:tabs>
          <w:tab w:val="left" w:pos="6942"/>
        </w:tabs>
        <w:rPr>
          <w:rFonts w:cs="Arial"/>
          <w:b/>
          <w:sz w:val="28"/>
          <w:szCs w:val="28"/>
        </w:rPr>
      </w:pPr>
    </w:p>
    <w:p w14:paraId="0E4B5463" w14:textId="77777777" w:rsidR="001B5526" w:rsidRDefault="001B5526" w:rsidP="00DA05FE">
      <w:pPr>
        <w:spacing w:before="0" w:after="0"/>
        <w:rPr>
          <w:sz w:val="32"/>
          <w:szCs w:val="32"/>
        </w:rPr>
      </w:pPr>
    </w:p>
    <w:p w14:paraId="244C8A38" w14:textId="77777777" w:rsidR="001A09FC" w:rsidRPr="00601309" w:rsidRDefault="001A09FC" w:rsidP="00774C40">
      <w:pPr>
        <w:sectPr w:rsidR="001A09FC" w:rsidRPr="00601309" w:rsidSect="00F10304">
          <w:footerReference w:type="default" r:id="rId12"/>
          <w:headerReference w:type="first" r:id="rId13"/>
          <w:footerReference w:type="first" r:id="rId14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275F4DAD" w14:textId="408CF634" w:rsidR="00691BE0" w:rsidRPr="001B1D6D" w:rsidRDefault="00C33565" w:rsidP="00FA5854">
      <w:pPr>
        <w:pStyle w:val="Title"/>
        <w:spacing w:before="0" w:after="0"/>
        <w:ind w:right="-2"/>
        <w:contextualSpacing w:val="0"/>
      </w:pPr>
      <w:r>
        <w:lastRenderedPageBreak/>
        <w:fldChar w:fldCharType="begin"/>
      </w:r>
      <w:r>
        <w:instrText>DOCPROPERTY  "NCFE Qual Title"  \* MERGEFORMAT</w:instrText>
      </w:r>
      <w:r>
        <w:fldChar w:fldCharType="separate"/>
      </w:r>
      <w:r w:rsidR="00566FA5">
        <w:t>Working in digital support</w:t>
      </w:r>
      <w:r>
        <w:fldChar w:fldCharType="end"/>
      </w:r>
    </w:p>
    <w:p w14:paraId="41534B8B" w14:textId="77777777" w:rsidR="00FA5854" w:rsidRDefault="00FA5854" w:rsidP="00FA5854">
      <w:pPr>
        <w:pStyle w:val="Subtitle"/>
        <w:spacing w:before="0" w:after="0" w:line="240" w:lineRule="auto"/>
      </w:pPr>
      <w:bookmarkStart w:id="0" w:name="_Hlk52896921"/>
    </w:p>
    <w:p w14:paraId="0E33BCB1" w14:textId="371525AE" w:rsidR="001A09FC" w:rsidRPr="001A09FC" w:rsidRDefault="005F0CD8" w:rsidP="00FA5854">
      <w:pPr>
        <w:pStyle w:val="Subtitle"/>
        <w:spacing w:before="0" w:after="0" w:line="240" w:lineRule="auto"/>
      </w:pPr>
      <w:r w:rsidRPr="001A09FC">
        <w:fldChar w:fldCharType="begin"/>
      </w:r>
      <w:r w:rsidR="001A09FC" w:rsidRPr="001A09FC">
        <w:instrText>DOCPROPERTY  "NCFE Specialism Main Cover Heading"  \* MERGEFORMAT</w:instrText>
      </w:r>
      <w:r w:rsidRPr="001A09FC">
        <w:fldChar w:fldCharType="separate"/>
      </w:r>
      <w:r w:rsidR="00C41312">
        <w:t>Digital support</w:t>
      </w:r>
      <w:r w:rsidRPr="001A09FC">
        <w:fldChar w:fldCharType="end"/>
      </w:r>
    </w:p>
    <w:p w14:paraId="21F3707A" w14:textId="77777777" w:rsidR="00FA5854" w:rsidRDefault="00FA5854" w:rsidP="00FA5854">
      <w:pPr>
        <w:pStyle w:val="Subtitle"/>
        <w:spacing w:before="0" w:after="0" w:line="240" w:lineRule="auto"/>
      </w:pPr>
    </w:p>
    <w:p w14:paraId="71DA99C8" w14:textId="638FE28F" w:rsidR="001A09FC" w:rsidRDefault="00C33565" w:rsidP="00FA5854">
      <w:pPr>
        <w:pStyle w:val="Subtitle"/>
        <w:spacing w:before="0" w:after="0" w:line="240" w:lineRule="auto"/>
      </w:pPr>
      <w:r>
        <w:fldChar w:fldCharType="begin"/>
      </w:r>
      <w:r>
        <w:instrText>DOCPROPERTY  "NCFE Assignment Ordinal"  \* MERGEFORMAT</w:instrText>
      </w:r>
      <w:r>
        <w:fldChar w:fldCharType="separate"/>
      </w:r>
      <w:r w:rsidR="00700E18">
        <w:t>Assessment 2: building and maintaining a network</w:t>
      </w:r>
      <w:r>
        <w:fldChar w:fldCharType="end"/>
      </w:r>
    </w:p>
    <w:p w14:paraId="7E14B7B5" w14:textId="77777777" w:rsidR="00510C4D" w:rsidRDefault="00510C4D" w:rsidP="00510C4D">
      <w:pPr>
        <w:numPr>
          <w:ilvl w:val="1"/>
          <w:numId w:val="0"/>
        </w:numPr>
        <w:spacing w:before="0" w:after="0"/>
      </w:pPr>
    </w:p>
    <w:p w14:paraId="6A4A726F" w14:textId="54EF5ECD" w:rsidR="00071305" w:rsidRPr="00071305" w:rsidRDefault="00C33565" w:rsidP="00510C4D">
      <w:pPr>
        <w:numPr>
          <w:ilvl w:val="1"/>
          <w:numId w:val="0"/>
        </w:numPr>
        <w:spacing w:before="0" w:after="0"/>
      </w:pPr>
      <w:r>
        <w:fldChar w:fldCharType="begin"/>
      </w:r>
      <w:r>
        <w:instrText>DOCPROPERTY  "NCFE Special Case"  \* MERGEFORMAT</w:instrText>
      </w:r>
      <w:r>
        <w:fldChar w:fldCharType="separate"/>
      </w:r>
      <w:r w:rsidR="00250D19" w:rsidRPr="00250D19">
        <w:rPr>
          <w:rFonts w:eastAsiaTheme="majorEastAsia" w:cstheme="majorBidi"/>
          <w:bCs/>
          <w:color w:val="EC1F3E" w:themeColor="accent5"/>
          <w:spacing w:val="15"/>
          <w:sz w:val="32"/>
          <w:szCs w:val="24"/>
        </w:rPr>
        <w:t>Sample</w:t>
      </w:r>
      <w:r>
        <w:rPr>
          <w:rFonts w:eastAsiaTheme="majorEastAsia" w:cstheme="majorBidi"/>
          <w:bCs/>
          <w:color w:val="EC1F3E" w:themeColor="accent5"/>
          <w:spacing w:val="15"/>
          <w:sz w:val="32"/>
          <w:szCs w:val="24"/>
        </w:rPr>
        <w:fldChar w:fldCharType="end"/>
      </w:r>
    </w:p>
    <w:bookmarkEnd w:id="0"/>
    <w:p w14:paraId="0B1205C4" w14:textId="77777777" w:rsidR="00510C4D" w:rsidRDefault="00510C4D" w:rsidP="00510C4D">
      <w:pPr>
        <w:spacing w:before="0" w:after="0"/>
        <w:outlineLvl w:val="0"/>
      </w:pPr>
    </w:p>
    <w:p w14:paraId="4514F200" w14:textId="15F24A1D" w:rsidR="001A09FC" w:rsidRPr="001A09FC" w:rsidRDefault="001A09FC" w:rsidP="00510C4D">
      <w:pPr>
        <w:spacing w:before="0" w:after="0"/>
        <w:outlineLvl w:val="0"/>
      </w:pPr>
      <w:r w:rsidRPr="001A09FC">
        <w:t>To be given to learners on or after XX XXXXXXXX XXXX.</w:t>
      </w:r>
    </w:p>
    <w:p w14:paraId="28F3FEFA" w14:textId="77777777" w:rsidR="003E485A" w:rsidRDefault="003E485A" w:rsidP="003E485A">
      <w:pPr>
        <w:spacing w:before="0" w:after="0"/>
        <w:outlineLvl w:val="0"/>
        <w:rPr>
          <w:b/>
        </w:rPr>
      </w:pPr>
    </w:p>
    <w:p w14:paraId="4F94D67F" w14:textId="338974CB" w:rsidR="001A09FC" w:rsidRDefault="00250D19" w:rsidP="003E485A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3B525D86" w14:textId="77777777" w:rsidR="003E485A" w:rsidRPr="001A09FC" w:rsidRDefault="003E485A" w:rsidP="003E485A">
      <w:pPr>
        <w:spacing w:before="0" w:after="0"/>
        <w:outlineLvl w:val="0"/>
        <w:rPr>
          <w:b/>
        </w:rPr>
      </w:pPr>
    </w:p>
    <w:p w14:paraId="1BF5A094" w14:textId="46C4F3E7" w:rsidR="001A09FC" w:rsidRPr="00250D19" w:rsidRDefault="00680D78" w:rsidP="003E485A">
      <w:pPr>
        <w:pStyle w:val="NCFE-Bullet-Short"/>
        <w:spacing w:before="0" w:after="0"/>
      </w:pPr>
      <w:r>
        <w:t>r</w:t>
      </w:r>
      <w:r w:rsidR="001A09FC" w:rsidRPr="00250D19">
        <w:t>ead all provided information carefully before you start the work</w:t>
      </w:r>
    </w:p>
    <w:p w14:paraId="391E0A75" w14:textId="52521305" w:rsidR="001A09FC" w:rsidRPr="00250D19" w:rsidRDefault="00680D78" w:rsidP="003E485A">
      <w:pPr>
        <w:pStyle w:val="NCFE-Bullet-Short"/>
        <w:spacing w:before="0" w:after="0"/>
      </w:pPr>
      <w:r>
        <w:t>y</w:t>
      </w:r>
      <w:r w:rsidR="001A09FC" w:rsidRPr="00250D19">
        <w:t xml:space="preserve">ou must clearly identify and label </w:t>
      </w:r>
      <w:proofErr w:type="gramStart"/>
      <w:r w:rsidR="001A09FC" w:rsidRPr="00250D19">
        <w:t>all of</w:t>
      </w:r>
      <w:proofErr w:type="gramEnd"/>
      <w:r w:rsidR="001A09FC" w:rsidRPr="00250D19">
        <w:t xml:space="preserve"> the work you produce during the supervised time</w:t>
      </w:r>
    </w:p>
    <w:p w14:paraId="6C17003E" w14:textId="77777777" w:rsidR="00331FEF" w:rsidRDefault="00331FEF" w:rsidP="00331FEF">
      <w:pPr>
        <w:spacing w:before="0" w:after="0"/>
        <w:outlineLvl w:val="0"/>
        <w:rPr>
          <w:b/>
        </w:rPr>
      </w:pPr>
    </w:p>
    <w:p w14:paraId="5084094A" w14:textId="49713825" w:rsidR="001A09FC" w:rsidRDefault="00250D19" w:rsidP="00331FEF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1783B365" w14:textId="77777777" w:rsidR="00331FEF" w:rsidRPr="001A09FC" w:rsidRDefault="00331FEF" w:rsidP="00331FEF">
      <w:pPr>
        <w:spacing w:before="0" w:after="0"/>
        <w:outlineLvl w:val="0"/>
        <w:rPr>
          <w:b/>
        </w:rPr>
      </w:pPr>
    </w:p>
    <w:p w14:paraId="74652D1A" w14:textId="2FCC5840" w:rsidR="001A09FC" w:rsidRPr="00250D19" w:rsidRDefault="00680D78" w:rsidP="00331FEF">
      <w:pPr>
        <w:pStyle w:val="NCFE-Bullet-Short"/>
        <w:spacing w:before="0" w:after="0"/>
      </w:pPr>
      <w:r>
        <w:t>t</w:t>
      </w:r>
      <w:r w:rsidR="001A09FC">
        <w:t>he maximum time for this assessment is</w:t>
      </w:r>
      <w:r w:rsidR="00953450">
        <w:t xml:space="preserve"> </w:t>
      </w:r>
      <w:r w:rsidR="00A94113">
        <w:t>6 hours</w:t>
      </w:r>
    </w:p>
    <w:p w14:paraId="68803AC0" w14:textId="230C2B5B" w:rsidR="001A09FC" w:rsidRDefault="00680D78" w:rsidP="00331FEF">
      <w:pPr>
        <w:pStyle w:val="NCFE-Bullet-Short"/>
        <w:spacing w:before="0" w:after="0"/>
      </w:pPr>
      <w:proofErr w:type="gramStart"/>
      <w:r>
        <w:t>a</w:t>
      </w:r>
      <w:r w:rsidR="001A09FC" w:rsidRPr="00250D19">
        <w:t>ll of</w:t>
      </w:r>
      <w:proofErr w:type="gramEnd"/>
      <w:r w:rsidR="001A09FC" w:rsidRPr="00250D19">
        <w:t xml:space="preserve"> the work you submit must be your own</w:t>
      </w:r>
    </w:p>
    <w:p w14:paraId="24E80F3D" w14:textId="77777777" w:rsidR="00DC2235" w:rsidRPr="00250D19" w:rsidRDefault="00DC2235" w:rsidP="00DC2235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1A5ABEC7" w14:textId="38027EB2" w:rsidR="001A09FC" w:rsidRDefault="001A09FC" w:rsidP="00DC2235">
      <w:pPr>
        <w:spacing w:before="0" w:after="0"/>
        <w:outlineLvl w:val="0"/>
      </w:pPr>
      <w:r w:rsidRPr="001A09FC">
        <w:t>Please complete the details below clearly and in BLOCK CAPITALS.</w:t>
      </w:r>
    </w:p>
    <w:p w14:paraId="52C3325A" w14:textId="256F8FAC" w:rsidR="00DC2235" w:rsidRDefault="00DC2235" w:rsidP="00DC2235">
      <w:pPr>
        <w:spacing w:before="0" w:after="0"/>
        <w:outlineLvl w:val="0"/>
      </w:pPr>
    </w:p>
    <w:p w14:paraId="43E77F51" w14:textId="77777777" w:rsidR="00DC2235" w:rsidRPr="001A09FC" w:rsidRDefault="00DC2235" w:rsidP="00DC2235">
      <w:pPr>
        <w:spacing w:before="0" w:after="0"/>
        <w:outlineLvl w:val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6C9CCF3C" w14:textId="77777777" w:rsidTr="001E289E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655A8C5" w14:textId="77777777" w:rsidR="001A09FC" w:rsidRPr="001A09FC" w:rsidRDefault="00250D19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F384431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2FAD4168" w14:textId="77777777" w:rsidTr="001E289E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C71CEB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50952902" w14:textId="77777777" w:rsidTr="001E289E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4B30B0C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03BBA427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60C3EAC1" w14:textId="77777777" w:rsidTr="001E289E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531E74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68E297AB" w14:textId="77777777" w:rsidTr="001E289E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11EB2B" w14:textId="77777777" w:rsidR="001A09FC" w:rsidRPr="001A09FC" w:rsidRDefault="00250D19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77B087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BC1810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402AB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172054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4017EC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</w:tbl>
    <w:p w14:paraId="57E15A47" w14:textId="6A319E31" w:rsidR="001A09FC" w:rsidRPr="001A09FC" w:rsidRDefault="001A09FC" w:rsidP="001A09FC">
      <w:pPr>
        <w:spacing w:after="0"/>
        <w:outlineLvl w:val="0"/>
      </w:pPr>
      <w:r w:rsidRPr="001A09FC">
        <w:br w:type="page"/>
      </w:r>
    </w:p>
    <w:p w14:paraId="7B5149DB" w14:textId="412C7051" w:rsidR="00250D19" w:rsidRDefault="00852E39" w:rsidP="0078112A">
      <w:pPr>
        <w:pStyle w:val="Heading1"/>
        <w:spacing w:before="0" w:after="0"/>
      </w:pPr>
      <w:bookmarkStart w:id="1" w:name="_Toc74221431"/>
      <w:r>
        <w:lastRenderedPageBreak/>
        <w:t>Theme</w:t>
      </w:r>
      <w:r w:rsidR="00250D19">
        <w:t xml:space="preserve"> 1: </w:t>
      </w:r>
      <w:r w:rsidR="00EE24EC">
        <w:t>principles of cyber security</w:t>
      </w:r>
      <w:bookmarkEnd w:id="1"/>
    </w:p>
    <w:p w14:paraId="6C288062" w14:textId="77777777" w:rsidR="0078112A" w:rsidRDefault="0078112A" w:rsidP="0078112A">
      <w:pPr>
        <w:pStyle w:val="Heading3"/>
        <w:spacing w:before="0" w:after="0"/>
        <w:rPr>
          <w:rFonts w:cs="Arial"/>
        </w:rPr>
      </w:pPr>
      <w:bookmarkStart w:id="2" w:name="_Toc74221432"/>
    </w:p>
    <w:p w14:paraId="788B3E42" w14:textId="68D22BE8" w:rsidR="00250D19" w:rsidRDefault="00250D19" w:rsidP="0078112A">
      <w:pPr>
        <w:pStyle w:val="Heading3"/>
        <w:spacing w:before="0" w:after="0"/>
        <w:rPr>
          <w:rFonts w:cs="Arial"/>
        </w:rPr>
      </w:pPr>
      <w:r w:rsidRPr="3625143B">
        <w:rPr>
          <w:rFonts w:cs="Arial"/>
        </w:rPr>
        <w:t>Background</w:t>
      </w:r>
      <w:bookmarkEnd w:id="2"/>
    </w:p>
    <w:p w14:paraId="3F363949" w14:textId="77777777" w:rsidR="0078112A" w:rsidRDefault="0078112A" w:rsidP="0078112A">
      <w:pPr>
        <w:spacing w:before="0" w:after="0"/>
        <w:rPr>
          <w:rFonts w:cs="Arial"/>
        </w:rPr>
      </w:pPr>
    </w:p>
    <w:p w14:paraId="10E052CE" w14:textId="1E407240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 xml:space="preserve">The IT company you work for has attracted </w:t>
      </w:r>
      <w:proofErr w:type="gramStart"/>
      <w:r w:rsidRPr="00EC1DE3">
        <w:rPr>
          <w:rFonts w:cs="Arial"/>
        </w:rPr>
        <w:t>a number of</w:t>
      </w:r>
      <w:proofErr w:type="gramEnd"/>
      <w:r w:rsidRPr="00EC1DE3">
        <w:rPr>
          <w:rFonts w:cs="Arial"/>
        </w:rPr>
        <w:t xml:space="preserve"> new customers and you have been asked to join a new project as a junior team member. The project will involve implementing a network for a local solicitors’ firm.</w:t>
      </w:r>
    </w:p>
    <w:p w14:paraId="296BB4BA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08D560D0" w14:textId="77777777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The solicitors are about to move into a new building and require the network to be designed and implemented. A meeting with the customer has already taken place.</w:t>
      </w:r>
    </w:p>
    <w:p w14:paraId="393AAD9B" w14:textId="77777777" w:rsidR="0078112A" w:rsidRDefault="0078112A" w:rsidP="0078112A">
      <w:pPr>
        <w:pStyle w:val="Heading3"/>
        <w:spacing w:before="0" w:after="0"/>
        <w:rPr>
          <w:rFonts w:cs="Arial"/>
        </w:rPr>
      </w:pPr>
      <w:bookmarkStart w:id="3" w:name="_Toc74221433"/>
    </w:p>
    <w:p w14:paraId="7CEFB2F9" w14:textId="11D1D08F" w:rsidR="00250D19" w:rsidRPr="00EC1DE3" w:rsidRDefault="00250D19" w:rsidP="0078112A">
      <w:pPr>
        <w:pStyle w:val="Heading3"/>
        <w:spacing w:before="0" w:after="0"/>
        <w:rPr>
          <w:rFonts w:cs="Arial"/>
        </w:rPr>
      </w:pPr>
      <w:r w:rsidRPr="00EC1DE3">
        <w:rPr>
          <w:rFonts w:cs="Arial"/>
        </w:rPr>
        <w:t>Conditions</w:t>
      </w:r>
      <w:bookmarkEnd w:id="3"/>
    </w:p>
    <w:p w14:paraId="71CB4707" w14:textId="622E0557" w:rsidR="0078112A" w:rsidRDefault="0078112A" w:rsidP="0078112A">
      <w:pPr>
        <w:spacing w:before="0" w:after="0"/>
        <w:rPr>
          <w:rFonts w:cs="Arial"/>
        </w:rPr>
      </w:pPr>
    </w:p>
    <w:p w14:paraId="19FB3DB2" w14:textId="013BBC9B" w:rsidR="004E1379" w:rsidRDefault="004E1379" w:rsidP="004E1379">
      <w:pPr>
        <w:spacing w:before="0" w:after="0"/>
        <w:rPr>
          <w:rFonts w:cs="Arial"/>
        </w:rPr>
      </w:pPr>
      <w:r>
        <w:rPr>
          <w:rFonts w:cs="Arial"/>
        </w:rPr>
        <w:t xml:space="preserve">Duration: </w:t>
      </w:r>
      <w:r w:rsidR="002D012D">
        <w:rPr>
          <w:rFonts w:cs="Arial"/>
        </w:rPr>
        <w:t>2 hours</w:t>
      </w:r>
      <w:r w:rsidR="00914FD7">
        <w:rPr>
          <w:rFonts w:cs="Arial"/>
        </w:rPr>
        <w:t>.</w:t>
      </w:r>
    </w:p>
    <w:p w14:paraId="1A8FCEBF" w14:textId="77777777" w:rsidR="004E1379" w:rsidRDefault="004E1379" w:rsidP="0078112A">
      <w:pPr>
        <w:spacing w:before="0" w:after="0"/>
        <w:rPr>
          <w:rFonts w:cs="Arial"/>
        </w:rPr>
      </w:pPr>
    </w:p>
    <w:p w14:paraId="4E495567" w14:textId="495C3788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Internet access is not allowed for this section.</w:t>
      </w:r>
    </w:p>
    <w:p w14:paraId="670C4EFF" w14:textId="77777777" w:rsidR="0078112A" w:rsidRDefault="0078112A" w:rsidP="0078112A">
      <w:pPr>
        <w:spacing w:before="0" w:after="0"/>
        <w:rPr>
          <w:rFonts w:cs="Arial"/>
        </w:rPr>
      </w:pPr>
    </w:p>
    <w:p w14:paraId="6E5E3605" w14:textId="2AA40525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At the end of the section</w:t>
      </w:r>
      <w:r w:rsidR="001F0FD2">
        <w:rPr>
          <w:rFonts w:cs="Arial"/>
        </w:rPr>
        <w:t>,</w:t>
      </w:r>
      <w:r w:rsidRPr="00EC1DE3">
        <w:rPr>
          <w:rFonts w:cs="Arial"/>
        </w:rPr>
        <w:t xml:space="preserve"> the work must be submitted.</w:t>
      </w:r>
    </w:p>
    <w:p w14:paraId="4EF5DE41" w14:textId="77777777" w:rsidR="0078112A" w:rsidRDefault="0078112A" w:rsidP="0078112A">
      <w:pPr>
        <w:pStyle w:val="Heading3"/>
        <w:spacing w:before="0" w:after="0"/>
        <w:rPr>
          <w:rFonts w:cs="Arial"/>
        </w:rPr>
      </w:pPr>
      <w:bookmarkStart w:id="4" w:name="_Toc74221434"/>
    </w:p>
    <w:p w14:paraId="2F4B4358" w14:textId="34E4F774" w:rsidR="00250D19" w:rsidRPr="00EC1DE3" w:rsidRDefault="00250D19" w:rsidP="0078112A">
      <w:pPr>
        <w:pStyle w:val="Heading3"/>
        <w:spacing w:before="0" w:after="0"/>
        <w:rPr>
          <w:rFonts w:cs="Arial"/>
        </w:rPr>
      </w:pPr>
      <w:r w:rsidRPr="00EC1DE3">
        <w:rPr>
          <w:rFonts w:cs="Arial"/>
        </w:rPr>
        <w:t>Resources</w:t>
      </w:r>
      <w:bookmarkEnd w:id="4"/>
    </w:p>
    <w:p w14:paraId="42B83791" w14:textId="77777777" w:rsidR="0078112A" w:rsidRDefault="0078112A" w:rsidP="0078112A">
      <w:pPr>
        <w:spacing w:before="0" w:after="0"/>
        <w:rPr>
          <w:rFonts w:cs="Arial"/>
        </w:rPr>
      </w:pPr>
    </w:p>
    <w:p w14:paraId="7563659A" w14:textId="30389CC7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will be provided with the following resources to help you complete this section:</w:t>
      </w:r>
    </w:p>
    <w:p w14:paraId="06E355BD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013DAE99" w14:textId="2D4E9DF5" w:rsidR="00250D19" w:rsidRPr="00250D19" w:rsidRDefault="001F0FD2" w:rsidP="0078112A">
      <w:pPr>
        <w:pStyle w:val="NCFE-Bullet-Short"/>
        <w:spacing w:before="0" w:after="0"/>
      </w:pPr>
      <w:r>
        <w:t>w</w:t>
      </w:r>
      <w:r w:rsidR="00250D19" w:rsidRPr="00250D19">
        <w:t xml:space="preserve">ritten transcript of the customer meeting (see the </w:t>
      </w:r>
      <w:r>
        <w:t>w</w:t>
      </w:r>
      <w:r w:rsidR="00250D19" w:rsidRPr="00250D19">
        <w:t>orkbook)</w:t>
      </w:r>
    </w:p>
    <w:p w14:paraId="365FDB8E" w14:textId="0EB6CAEE" w:rsidR="00250D19" w:rsidRPr="00250D19" w:rsidRDefault="001F0FD2" w:rsidP="0078112A">
      <w:pPr>
        <w:pStyle w:val="NCFE-Bullet-Short"/>
        <w:spacing w:before="0" w:after="0"/>
      </w:pPr>
      <w:r>
        <w:t>p</w:t>
      </w:r>
      <w:r w:rsidR="00250D19" w:rsidRPr="00250D19">
        <w:t xml:space="preserve">roject </w:t>
      </w:r>
      <w:r>
        <w:t>s</w:t>
      </w:r>
      <w:r w:rsidR="00250D19" w:rsidRPr="00250D19">
        <w:t xml:space="preserve">pecification document (see the </w:t>
      </w:r>
      <w:r>
        <w:t>w</w:t>
      </w:r>
      <w:r w:rsidR="00250D19" w:rsidRPr="00250D19">
        <w:t>orkbook)</w:t>
      </w:r>
    </w:p>
    <w:p w14:paraId="1676A45E" w14:textId="606809A9" w:rsidR="00250D19" w:rsidRDefault="001F0FD2" w:rsidP="0078112A">
      <w:pPr>
        <w:pStyle w:val="NCFE-Bullet-Short"/>
        <w:spacing w:before="0" w:after="0"/>
      </w:pPr>
      <w:r>
        <w:t>p</w:t>
      </w:r>
      <w:r w:rsidR="00250D19" w:rsidRPr="00250D19">
        <w:t>roject planning tool</w:t>
      </w:r>
    </w:p>
    <w:p w14:paraId="298A04A6" w14:textId="77777777" w:rsidR="0078112A" w:rsidRPr="00250D19" w:rsidRDefault="0078112A" w:rsidP="0078112A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608C578E" w14:textId="77777777" w:rsidR="00250D19" w:rsidRPr="00EC1DE3" w:rsidRDefault="00250D19" w:rsidP="0078112A">
      <w:pPr>
        <w:pStyle w:val="Heading2"/>
        <w:spacing w:before="0" w:after="0"/>
      </w:pPr>
      <w:bookmarkStart w:id="5" w:name="_Toc74221435"/>
      <w:r w:rsidRPr="00EC1DE3">
        <w:t>Task 1</w:t>
      </w:r>
      <w:bookmarkEnd w:id="5"/>
    </w:p>
    <w:p w14:paraId="77E0E9E6" w14:textId="77777777" w:rsidR="0078112A" w:rsidRDefault="0078112A" w:rsidP="0078112A">
      <w:pPr>
        <w:spacing w:before="0" w:after="0"/>
        <w:rPr>
          <w:rFonts w:cs="Arial"/>
        </w:rPr>
      </w:pPr>
    </w:p>
    <w:p w14:paraId="0307BF47" w14:textId="16B34EC0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are required to develop the project specification for the customer’s project.</w:t>
      </w:r>
    </w:p>
    <w:p w14:paraId="068654A5" w14:textId="77777777" w:rsidR="0078112A" w:rsidRDefault="0078112A" w:rsidP="0078112A">
      <w:pPr>
        <w:spacing w:before="0" w:after="0"/>
        <w:rPr>
          <w:rFonts w:cs="Arial"/>
        </w:rPr>
      </w:pPr>
    </w:p>
    <w:p w14:paraId="5B41AE5B" w14:textId="557EF447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 xml:space="preserve">A blank </w:t>
      </w:r>
      <w:r w:rsidR="003D4A1D">
        <w:rPr>
          <w:rFonts w:cs="Arial"/>
        </w:rPr>
        <w:t>p</w:t>
      </w:r>
      <w:r w:rsidRPr="00EC1DE3">
        <w:rPr>
          <w:rFonts w:cs="Arial"/>
        </w:rPr>
        <w:t xml:space="preserve">roject </w:t>
      </w:r>
      <w:r w:rsidR="003D4A1D">
        <w:rPr>
          <w:rFonts w:cs="Arial"/>
        </w:rPr>
        <w:t>s</w:t>
      </w:r>
      <w:r w:rsidRPr="00EC1DE3">
        <w:rPr>
          <w:rFonts w:cs="Arial"/>
        </w:rPr>
        <w:t>pecification document has been provided for you with all the required headings.</w:t>
      </w:r>
    </w:p>
    <w:p w14:paraId="7AB62631" w14:textId="77777777" w:rsidR="0078112A" w:rsidRDefault="0078112A" w:rsidP="0078112A">
      <w:pPr>
        <w:spacing w:before="0" w:after="0"/>
        <w:rPr>
          <w:rFonts w:cs="Arial"/>
        </w:rPr>
      </w:pPr>
    </w:p>
    <w:p w14:paraId="01CAAF4F" w14:textId="6A69DFA8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are required to complete the document and fill in the missing information.</w:t>
      </w:r>
    </w:p>
    <w:p w14:paraId="1C3E7A45" w14:textId="77777777" w:rsidR="0078112A" w:rsidRDefault="0078112A" w:rsidP="0078112A">
      <w:pPr>
        <w:spacing w:before="0" w:after="0"/>
        <w:rPr>
          <w:rFonts w:cs="Arial"/>
        </w:rPr>
      </w:pPr>
    </w:p>
    <w:p w14:paraId="57B41070" w14:textId="23E570A0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The transcript from the meeting between the customer and the various project members has been provided along with the following important information:</w:t>
      </w:r>
    </w:p>
    <w:p w14:paraId="341E6F82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31E76F02" w14:textId="5551C946" w:rsidR="00250D19" w:rsidRPr="00250D19" w:rsidRDefault="003D4A1D" w:rsidP="0078112A">
      <w:pPr>
        <w:pStyle w:val="NCFE-Bullet-Short"/>
        <w:spacing w:before="0" w:after="0"/>
      </w:pPr>
      <w:r>
        <w:t>p</w:t>
      </w:r>
      <w:r w:rsidR="00250D19" w:rsidRPr="00250D19">
        <w:t xml:space="preserve">roject </w:t>
      </w:r>
      <w:r>
        <w:t>s</w:t>
      </w:r>
      <w:r w:rsidR="00250D19" w:rsidRPr="00250D19">
        <w:t xml:space="preserve">tart </w:t>
      </w:r>
      <w:r>
        <w:t>d</w:t>
      </w:r>
      <w:r w:rsidR="00250D19" w:rsidRPr="00250D19">
        <w:t>ate: Monday next week</w:t>
      </w:r>
    </w:p>
    <w:p w14:paraId="169A73CD" w14:textId="1D6D3CF8" w:rsidR="00250D19" w:rsidRPr="00250D19" w:rsidRDefault="003D4A1D" w:rsidP="0078112A">
      <w:pPr>
        <w:pStyle w:val="NCFE-Bullet-Short"/>
        <w:spacing w:before="0" w:after="0"/>
      </w:pPr>
      <w:r>
        <w:t>p</w:t>
      </w:r>
      <w:r w:rsidR="00250D19" w:rsidRPr="00250D19">
        <w:t xml:space="preserve">roject </w:t>
      </w:r>
      <w:r>
        <w:t>d</w:t>
      </w:r>
      <w:r w:rsidR="00250D19" w:rsidRPr="00250D19">
        <w:t xml:space="preserve">uration </w:t>
      </w:r>
      <w:r>
        <w:t>d</w:t>
      </w:r>
      <w:r w:rsidR="00250D19" w:rsidRPr="00250D19">
        <w:t>ate: 3 working days to develop the plan, 5 working days for design</w:t>
      </w:r>
      <w:r>
        <w:t>,</w:t>
      </w:r>
      <w:r w:rsidR="00250D19" w:rsidRPr="00250D19">
        <w:t xml:space="preserve"> and up to 10 working days to implement and test</w:t>
      </w:r>
    </w:p>
    <w:p w14:paraId="3E592B4E" w14:textId="75D664BD" w:rsidR="00250D19" w:rsidRPr="00250D19" w:rsidRDefault="003D4A1D" w:rsidP="0078112A">
      <w:pPr>
        <w:pStyle w:val="NCFE-Bullet-Short"/>
        <w:spacing w:before="0" w:after="0"/>
      </w:pPr>
      <w:r>
        <w:t>p</w:t>
      </w:r>
      <w:r w:rsidR="00250D19" w:rsidRPr="00250D19">
        <w:t xml:space="preserve">roject </w:t>
      </w:r>
      <w:r>
        <w:t>s</w:t>
      </w:r>
      <w:r w:rsidR="00250D19" w:rsidRPr="00250D19">
        <w:t>tructure:</w:t>
      </w:r>
    </w:p>
    <w:p w14:paraId="7DDF3323" w14:textId="37DF43AE" w:rsidR="00250D19" w:rsidRPr="00250D19" w:rsidRDefault="003D4A1D" w:rsidP="0078112A">
      <w:pPr>
        <w:pStyle w:val="NCFE-Bullet-Short"/>
        <w:numPr>
          <w:ilvl w:val="1"/>
          <w:numId w:val="1"/>
        </w:numPr>
        <w:spacing w:before="0" w:after="0"/>
      </w:pPr>
      <w:r>
        <w:t>p</w:t>
      </w:r>
      <w:r w:rsidR="00250D19" w:rsidRPr="00250D19">
        <w:t>roject board</w:t>
      </w:r>
      <w:r>
        <w:t>:</w:t>
      </w:r>
      <w:r w:rsidR="00250D19" w:rsidRPr="00250D19">
        <w:t xml:space="preserve"> Paul Hardcastle </w:t>
      </w:r>
      <w:r>
        <w:t>and</w:t>
      </w:r>
      <w:r w:rsidR="00250D19" w:rsidRPr="00250D19">
        <w:t xml:space="preserve"> Janet Marks</w:t>
      </w:r>
    </w:p>
    <w:p w14:paraId="76B9C3D1" w14:textId="3EAF76F9" w:rsidR="00250D19" w:rsidRPr="00250D19" w:rsidRDefault="003D4A1D" w:rsidP="0078112A">
      <w:pPr>
        <w:pStyle w:val="NCFE-Bullet-Short"/>
        <w:numPr>
          <w:ilvl w:val="1"/>
          <w:numId w:val="1"/>
        </w:numPr>
        <w:spacing w:before="0" w:after="0"/>
      </w:pPr>
      <w:r>
        <w:t>p</w:t>
      </w:r>
      <w:r w:rsidR="00250D19" w:rsidRPr="00250D19">
        <w:t xml:space="preserve">roject </w:t>
      </w:r>
      <w:r>
        <w:t>m</w:t>
      </w:r>
      <w:r w:rsidR="00250D19" w:rsidRPr="00250D19">
        <w:t>anager</w:t>
      </w:r>
      <w:r>
        <w:t>:</w:t>
      </w:r>
      <w:r w:rsidR="00250D19" w:rsidRPr="00250D19">
        <w:t xml:space="preserve"> Lucie Jennings</w:t>
      </w:r>
    </w:p>
    <w:p w14:paraId="4F9A1DBD" w14:textId="6B1251E3" w:rsidR="00250D19" w:rsidRPr="00250D19" w:rsidRDefault="003D4A1D" w:rsidP="0078112A">
      <w:pPr>
        <w:pStyle w:val="NCFE-Bullet-Short"/>
        <w:numPr>
          <w:ilvl w:val="1"/>
          <w:numId w:val="1"/>
        </w:numPr>
        <w:spacing w:before="0" w:after="0"/>
      </w:pPr>
      <w:r>
        <w:t>h</w:t>
      </w:r>
      <w:r w:rsidR="00250D19" w:rsidRPr="00250D19">
        <w:t xml:space="preserve">ead of </w:t>
      </w:r>
      <w:r>
        <w:t>t</w:t>
      </w:r>
      <w:r w:rsidR="00250D19" w:rsidRPr="00250D19">
        <w:t xml:space="preserve">echnical </w:t>
      </w:r>
      <w:r>
        <w:t>s</w:t>
      </w:r>
      <w:r w:rsidR="00250D19" w:rsidRPr="00250D19">
        <w:t>ervices</w:t>
      </w:r>
      <w:r>
        <w:t>:</w:t>
      </w:r>
      <w:r w:rsidR="00250D19" w:rsidRPr="00250D19">
        <w:t xml:space="preserve"> Yousif </w:t>
      </w:r>
      <w:proofErr w:type="spellStart"/>
      <w:r w:rsidR="00250D19" w:rsidRPr="00250D19">
        <w:t>Shami</w:t>
      </w:r>
      <w:proofErr w:type="spellEnd"/>
    </w:p>
    <w:p w14:paraId="6673BC64" w14:textId="43530E96" w:rsidR="00250D19" w:rsidRPr="00250D19" w:rsidRDefault="003D4A1D" w:rsidP="0078112A">
      <w:pPr>
        <w:pStyle w:val="NCFE-Bullet-Short"/>
        <w:numPr>
          <w:ilvl w:val="1"/>
          <w:numId w:val="1"/>
        </w:numPr>
        <w:spacing w:before="0" w:after="0"/>
      </w:pPr>
      <w:r>
        <w:t>t</w:t>
      </w:r>
      <w:r w:rsidR="00250D19" w:rsidRPr="00250D19">
        <w:t>eam member</w:t>
      </w:r>
      <w:r>
        <w:t>:</w:t>
      </w:r>
      <w:r w:rsidR="00250D19" w:rsidRPr="00250D19">
        <w:t xml:space="preserve"> &lt;</w:t>
      </w:r>
      <w:r>
        <w:t>y</w:t>
      </w:r>
      <w:r w:rsidR="00250D19" w:rsidRPr="00250D19">
        <w:t>our first</w:t>
      </w:r>
      <w:r w:rsidR="008E6C87">
        <w:t xml:space="preserve"> </w:t>
      </w:r>
      <w:r w:rsidR="00250D19" w:rsidRPr="00250D19">
        <w:t>name and surname&gt;</w:t>
      </w:r>
    </w:p>
    <w:p w14:paraId="0530C0B1" w14:textId="77777777" w:rsidR="0078112A" w:rsidRDefault="0078112A" w:rsidP="0078112A">
      <w:pPr>
        <w:pStyle w:val="Heading2"/>
        <w:spacing w:before="0" w:after="0"/>
      </w:pPr>
      <w:bookmarkStart w:id="6" w:name="_Toc74221436"/>
      <w:bookmarkStart w:id="7" w:name="OLE_LINK21"/>
      <w:bookmarkStart w:id="8" w:name="OLE_LINK22"/>
    </w:p>
    <w:p w14:paraId="4A02F353" w14:textId="77777777" w:rsidR="0078112A" w:rsidRDefault="0078112A">
      <w:pPr>
        <w:spacing w:before="0" w:after="0"/>
        <w:rPr>
          <w:rFonts w:eastAsiaTheme="majorEastAsia" w:cs="Arial"/>
          <w:b/>
          <w:bCs/>
          <w:color w:val="000000" w:themeColor="text1"/>
          <w:szCs w:val="26"/>
        </w:rPr>
      </w:pPr>
      <w:r>
        <w:br w:type="page"/>
      </w:r>
    </w:p>
    <w:p w14:paraId="010F3547" w14:textId="0D3F21DE" w:rsidR="00250D19" w:rsidRPr="00EC1DE3" w:rsidRDefault="00250D19" w:rsidP="0078112A">
      <w:pPr>
        <w:pStyle w:val="Heading2"/>
        <w:spacing w:before="0" w:after="0"/>
        <w:rPr>
          <w:szCs w:val="28"/>
        </w:rPr>
      </w:pPr>
      <w:r w:rsidRPr="00EC1DE3">
        <w:lastRenderedPageBreak/>
        <w:t>Task 2</w:t>
      </w:r>
      <w:bookmarkEnd w:id="6"/>
    </w:p>
    <w:p w14:paraId="1E7F1B18" w14:textId="77777777" w:rsidR="0078112A" w:rsidRDefault="0078112A" w:rsidP="0078112A">
      <w:pPr>
        <w:spacing w:before="0" w:after="0"/>
        <w:rPr>
          <w:rFonts w:cs="Arial"/>
        </w:rPr>
      </w:pPr>
    </w:p>
    <w:p w14:paraId="47DF9DB5" w14:textId="77777777" w:rsidR="003D4A1D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Develop a project plan for the 15 days of the project using a suitable project planning tool.</w:t>
      </w:r>
    </w:p>
    <w:p w14:paraId="108A6DDA" w14:textId="77777777" w:rsidR="003D4A1D" w:rsidRDefault="003D4A1D" w:rsidP="0078112A">
      <w:pPr>
        <w:spacing w:before="0" w:after="0"/>
        <w:rPr>
          <w:rFonts w:cs="Arial"/>
        </w:rPr>
      </w:pPr>
    </w:p>
    <w:p w14:paraId="042899C3" w14:textId="68B20583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need to provide details of suitable activities and durations that would be carried out during the project.</w:t>
      </w:r>
      <w:bookmarkEnd w:id="7"/>
      <w:bookmarkEnd w:id="8"/>
    </w:p>
    <w:p w14:paraId="204144DE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249F6D9D" w14:textId="6E1419D5" w:rsidR="00250D19" w:rsidRDefault="00250D19" w:rsidP="0078112A">
      <w:pPr>
        <w:pStyle w:val="Heading3"/>
        <w:spacing w:before="0" w:after="0"/>
        <w:rPr>
          <w:rFonts w:cs="Arial"/>
        </w:rPr>
      </w:pPr>
      <w:bookmarkStart w:id="9" w:name="_Toc74221437"/>
      <w:r w:rsidRPr="00EC1DE3">
        <w:rPr>
          <w:rFonts w:cs="Arial"/>
        </w:rPr>
        <w:t>Evidence</w:t>
      </w:r>
      <w:bookmarkEnd w:id="9"/>
    </w:p>
    <w:p w14:paraId="142FFC17" w14:textId="77777777" w:rsidR="0078112A" w:rsidRPr="0078112A" w:rsidRDefault="0078112A" w:rsidP="0078112A">
      <w:pPr>
        <w:spacing w:before="0" w:after="0"/>
      </w:pPr>
    </w:p>
    <w:p w14:paraId="133CD41D" w14:textId="66F42D13" w:rsidR="00250D19" w:rsidRPr="00250D19" w:rsidRDefault="003D4A1D" w:rsidP="0078112A">
      <w:pPr>
        <w:pStyle w:val="NCFE-Bullet-Short"/>
        <w:spacing w:before="0" w:after="0"/>
      </w:pPr>
      <w:r>
        <w:t>p</w:t>
      </w:r>
      <w:r w:rsidR="00250D19" w:rsidRPr="00250D19">
        <w:t xml:space="preserve">roject </w:t>
      </w:r>
      <w:r>
        <w:t>s</w:t>
      </w:r>
      <w:r w:rsidR="00250D19" w:rsidRPr="00250D19">
        <w:t>pecification</w:t>
      </w:r>
    </w:p>
    <w:p w14:paraId="1FA2193B" w14:textId="344E2093" w:rsidR="00250D19" w:rsidRPr="00250D19" w:rsidRDefault="003D4A1D" w:rsidP="0078112A">
      <w:pPr>
        <w:pStyle w:val="NCFE-Bullet-Short"/>
        <w:spacing w:before="0" w:after="0"/>
      </w:pPr>
      <w:r>
        <w:t>p</w:t>
      </w:r>
      <w:r w:rsidR="00250D19" w:rsidRPr="00250D19">
        <w:t xml:space="preserve">roject </w:t>
      </w:r>
      <w:r>
        <w:t>p</w:t>
      </w:r>
      <w:r w:rsidR="00250D19" w:rsidRPr="00250D19">
        <w:t>lan</w:t>
      </w:r>
    </w:p>
    <w:p w14:paraId="28AEA4DB" w14:textId="1BE55FAE" w:rsidR="00250D19" w:rsidRPr="00EC1DE3" w:rsidRDefault="00EE24EC" w:rsidP="0078112A">
      <w:pPr>
        <w:pStyle w:val="Heading1"/>
        <w:spacing w:before="0" w:after="0"/>
        <w:rPr>
          <w:rFonts w:cs="Arial"/>
        </w:rPr>
      </w:pPr>
      <w:bookmarkStart w:id="10" w:name="_Toc74221438"/>
      <w:r>
        <w:rPr>
          <w:rFonts w:cs="Arial"/>
        </w:rPr>
        <w:lastRenderedPageBreak/>
        <w:t>Theme 2</w:t>
      </w:r>
      <w:r w:rsidR="00250D19" w:rsidRPr="00EC1DE3">
        <w:rPr>
          <w:rFonts w:cs="Arial"/>
        </w:rPr>
        <w:t xml:space="preserve">: </w:t>
      </w:r>
      <w:r>
        <w:rPr>
          <w:rFonts w:cs="Arial"/>
        </w:rPr>
        <w:t>working in a project team</w:t>
      </w:r>
      <w:bookmarkEnd w:id="10"/>
    </w:p>
    <w:p w14:paraId="7AFEBAAE" w14:textId="77777777" w:rsidR="0078112A" w:rsidRDefault="0078112A" w:rsidP="0078112A">
      <w:pPr>
        <w:pStyle w:val="Heading2"/>
        <w:spacing w:before="0" w:after="0"/>
      </w:pPr>
      <w:bookmarkStart w:id="11" w:name="_Toc74221439"/>
    </w:p>
    <w:p w14:paraId="4EF736C8" w14:textId="0F34E340" w:rsidR="00250D19" w:rsidRPr="00EC1DE3" w:rsidRDefault="00250D19" w:rsidP="0078112A">
      <w:pPr>
        <w:pStyle w:val="Heading2"/>
        <w:spacing w:before="0" w:after="0"/>
      </w:pPr>
      <w:r w:rsidRPr="00EC1DE3">
        <w:t>Background</w:t>
      </w:r>
      <w:bookmarkEnd w:id="11"/>
    </w:p>
    <w:p w14:paraId="2ACC1831" w14:textId="77777777" w:rsidR="0078112A" w:rsidRDefault="0078112A" w:rsidP="0078112A">
      <w:pPr>
        <w:spacing w:before="0" w:after="0"/>
        <w:rPr>
          <w:rFonts w:cs="Arial"/>
        </w:rPr>
      </w:pPr>
    </w:p>
    <w:p w14:paraId="7CFD6C98" w14:textId="194C9A67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The project planning documents have been signed off and the design and implementation tasks need to be actioned.</w:t>
      </w:r>
    </w:p>
    <w:p w14:paraId="1F7338DE" w14:textId="77777777" w:rsidR="0078112A" w:rsidRDefault="0078112A" w:rsidP="0078112A">
      <w:pPr>
        <w:spacing w:before="0" w:after="0"/>
        <w:rPr>
          <w:rFonts w:cs="Arial"/>
        </w:rPr>
      </w:pPr>
    </w:p>
    <w:p w14:paraId="213C1089" w14:textId="22595512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 xml:space="preserve">The local solicitors’ firm have identified the following requirements for the new building and roughly placed the devices where they would like them to </w:t>
      </w:r>
      <w:proofErr w:type="gramStart"/>
      <w:r w:rsidRPr="00EC1DE3">
        <w:rPr>
          <w:rFonts w:cs="Arial"/>
        </w:rPr>
        <w:t>be located in</w:t>
      </w:r>
      <w:proofErr w:type="gramEnd"/>
      <w:r w:rsidRPr="00EC1DE3">
        <w:rPr>
          <w:rFonts w:cs="Arial"/>
        </w:rPr>
        <w:t xml:space="preserve"> the building:</w:t>
      </w:r>
    </w:p>
    <w:p w14:paraId="582164C3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1853216D" w14:textId="11B6CE5B" w:rsidR="00250D19" w:rsidRPr="00250D19" w:rsidRDefault="001E5584" w:rsidP="0078112A">
      <w:pPr>
        <w:pStyle w:val="NCFE-Bullet-Short"/>
        <w:spacing w:before="0" w:after="0"/>
      </w:pPr>
      <w:r>
        <w:t>o</w:t>
      </w:r>
      <w:r w:rsidR="00250D19" w:rsidRPr="00250D19">
        <w:t>ffice 01,</w:t>
      </w:r>
      <w:r>
        <w:t xml:space="preserve"> </w:t>
      </w:r>
      <w:r w:rsidR="00250D19" w:rsidRPr="00250D19">
        <w:t>02,</w:t>
      </w:r>
      <w:r>
        <w:t xml:space="preserve"> </w:t>
      </w:r>
      <w:r w:rsidR="00250D19" w:rsidRPr="00250D19">
        <w:t>03, 04 and the reception area all require wired computer access</w:t>
      </w:r>
    </w:p>
    <w:p w14:paraId="48361B47" w14:textId="77777777" w:rsidR="00250D19" w:rsidRPr="00250D19" w:rsidRDefault="00250D19" w:rsidP="0078112A">
      <w:pPr>
        <w:pStyle w:val="NCFE-Bullet-Short"/>
        <w:spacing w:before="0" w:after="0"/>
      </w:pPr>
      <w:proofErr w:type="spellStart"/>
      <w:r>
        <w:t>WiFi</w:t>
      </w:r>
      <w:proofErr w:type="spellEnd"/>
      <w:r w:rsidRPr="00250D19">
        <w:t xml:space="preserve"> should be available in all rooms</w:t>
      </w:r>
    </w:p>
    <w:p w14:paraId="5EC153F9" w14:textId="0A6D53B3" w:rsidR="00250D19" w:rsidRPr="00250D19" w:rsidRDefault="001E5584" w:rsidP="0078112A">
      <w:pPr>
        <w:pStyle w:val="NCFE-Bullet-Short"/>
        <w:spacing w:before="0" w:after="0"/>
      </w:pPr>
      <w:r>
        <w:t>a</w:t>
      </w:r>
      <w:r w:rsidR="00250D19" w:rsidRPr="00250D19">
        <w:t xml:space="preserve"> wireless printer has been placed in the corridor behind </w:t>
      </w:r>
      <w:r>
        <w:t>o</w:t>
      </w:r>
      <w:r w:rsidR="00250D19" w:rsidRPr="00250D19">
        <w:t>ffice 03</w:t>
      </w:r>
    </w:p>
    <w:p w14:paraId="39BF67DA" w14:textId="296EA02F" w:rsidR="00250D19" w:rsidRPr="00250D19" w:rsidRDefault="001E5584" w:rsidP="0078112A">
      <w:pPr>
        <w:pStyle w:val="NCFE-Bullet-Short"/>
        <w:spacing w:before="0" w:after="0"/>
      </w:pPr>
      <w:r>
        <w:t>a</w:t>
      </w:r>
      <w:r w:rsidR="00250D19" w:rsidRPr="00250D19">
        <w:t xml:space="preserve"> network storage device has been placed in the server room</w:t>
      </w:r>
    </w:p>
    <w:p w14:paraId="7EFFDB5A" w14:textId="7682D61A" w:rsidR="00250D19" w:rsidRPr="00250D19" w:rsidRDefault="001E5584" w:rsidP="0078112A">
      <w:pPr>
        <w:pStyle w:val="NCFE-Bullet-Short"/>
        <w:spacing w:before="0" w:after="0"/>
      </w:pPr>
      <w:r>
        <w:t>t</w:t>
      </w:r>
      <w:r w:rsidR="00250D19" w:rsidRPr="00250D19">
        <w:t>he business should be cyber secure due to the nature of the sensitive information stored</w:t>
      </w:r>
    </w:p>
    <w:p w14:paraId="00FFE275" w14:textId="77777777" w:rsidR="0078112A" w:rsidRDefault="0078112A" w:rsidP="0078112A">
      <w:pPr>
        <w:pStyle w:val="Heading2"/>
        <w:spacing w:before="0" w:after="0"/>
      </w:pPr>
      <w:bookmarkStart w:id="12" w:name="_Toc74221440"/>
    </w:p>
    <w:p w14:paraId="388EFEA3" w14:textId="63F31F2D" w:rsidR="00250D19" w:rsidRPr="00EC1DE3" w:rsidRDefault="00250D19" w:rsidP="0078112A">
      <w:pPr>
        <w:pStyle w:val="Heading2"/>
        <w:spacing w:before="0" w:after="0"/>
        <w:rPr>
          <w:color w:val="595959" w:themeColor="background2" w:themeShade="80"/>
          <w:szCs w:val="32"/>
        </w:rPr>
      </w:pPr>
      <w:r w:rsidRPr="00EC1DE3">
        <w:t>Conditions</w:t>
      </w:r>
      <w:bookmarkEnd w:id="12"/>
    </w:p>
    <w:p w14:paraId="6512D7C3" w14:textId="3E2A4490" w:rsidR="0078112A" w:rsidRDefault="0078112A" w:rsidP="0078112A">
      <w:pPr>
        <w:spacing w:before="0" w:after="0"/>
        <w:rPr>
          <w:rFonts w:cs="Arial"/>
        </w:rPr>
      </w:pPr>
    </w:p>
    <w:p w14:paraId="4FAB621A" w14:textId="5EB92E8D" w:rsidR="004E1379" w:rsidRDefault="004E1379" w:rsidP="004E1379">
      <w:pPr>
        <w:spacing w:before="0" w:after="0"/>
        <w:rPr>
          <w:rFonts w:cs="Arial"/>
        </w:rPr>
      </w:pPr>
      <w:r>
        <w:rPr>
          <w:rFonts w:cs="Arial"/>
        </w:rPr>
        <w:t xml:space="preserve">Duration: </w:t>
      </w:r>
      <w:r w:rsidR="002D012D">
        <w:rPr>
          <w:rFonts w:cs="Arial"/>
        </w:rPr>
        <w:t>2 hours</w:t>
      </w:r>
      <w:r w:rsidR="00914FD7">
        <w:rPr>
          <w:rFonts w:cs="Arial"/>
        </w:rPr>
        <w:t>.</w:t>
      </w:r>
    </w:p>
    <w:p w14:paraId="1C67335D" w14:textId="77777777" w:rsidR="004E1379" w:rsidRDefault="004E1379" w:rsidP="0078112A">
      <w:pPr>
        <w:spacing w:before="0" w:after="0"/>
        <w:rPr>
          <w:rFonts w:cs="Arial"/>
        </w:rPr>
      </w:pPr>
    </w:p>
    <w:p w14:paraId="79DE3B8D" w14:textId="4186030C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 xml:space="preserve">Internet access is allowed when completing the </w:t>
      </w:r>
      <w:r w:rsidR="001E5584">
        <w:rPr>
          <w:rFonts w:cs="Arial"/>
        </w:rPr>
        <w:t>i</w:t>
      </w:r>
      <w:r w:rsidRPr="00EC1DE3">
        <w:rPr>
          <w:rFonts w:cs="Arial"/>
        </w:rPr>
        <w:t>nvoice document this section. You must not use the internet for any other reason.</w:t>
      </w:r>
    </w:p>
    <w:p w14:paraId="659B7E24" w14:textId="77777777" w:rsidR="0078112A" w:rsidRDefault="0078112A" w:rsidP="0078112A">
      <w:pPr>
        <w:spacing w:before="0" w:after="0"/>
        <w:rPr>
          <w:rFonts w:cs="Arial"/>
        </w:rPr>
      </w:pPr>
    </w:p>
    <w:p w14:paraId="5D9F86FC" w14:textId="4D4E4CD8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At the end of the task</w:t>
      </w:r>
      <w:r w:rsidR="002F2AEC">
        <w:rPr>
          <w:rFonts w:cs="Arial"/>
        </w:rPr>
        <w:t>,</w:t>
      </w:r>
      <w:r w:rsidRPr="00EC1DE3">
        <w:rPr>
          <w:rFonts w:cs="Arial"/>
        </w:rPr>
        <w:t xml:space="preserve"> the work must be submitted.</w:t>
      </w:r>
    </w:p>
    <w:p w14:paraId="3C4B6F98" w14:textId="77777777" w:rsidR="0078112A" w:rsidRDefault="0078112A" w:rsidP="0078112A">
      <w:pPr>
        <w:pStyle w:val="Heading2"/>
        <w:spacing w:before="0" w:after="0"/>
      </w:pPr>
      <w:bookmarkStart w:id="13" w:name="_Toc74221441"/>
    </w:p>
    <w:p w14:paraId="4C0A47A4" w14:textId="19430CB6" w:rsidR="00250D19" w:rsidRPr="00EC1DE3" w:rsidRDefault="00250D19" w:rsidP="0078112A">
      <w:pPr>
        <w:pStyle w:val="Heading2"/>
        <w:spacing w:before="0" w:after="0"/>
      </w:pPr>
      <w:r w:rsidRPr="00EC1DE3">
        <w:t>Resources</w:t>
      </w:r>
      <w:bookmarkEnd w:id="13"/>
    </w:p>
    <w:p w14:paraId="20B3B730" w14:textId="77777777" w:rsidR="0078112A" w:rsidRDefault="0078112A" w:rsidP="0078112A">
      <w:pPr>
        <w:spacing w:before="0" w:after="0"/>
        <w:rPr>
          <w:rFonts w:cs="Arial"/>
        </w:rPr>
      </w:pPr>
    </w:p>
    <w:p w14:paraId="416B2D1A" w14:textId="29877977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will be provided with the following resources to help you complete this section:</w:t>
      </w:r>
    </w:p>
    <w:p w14:paraId="4D4B9994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47AE2612" w14:textId="1A8D687F" w:rsidR="00250D19" w:rsidRPr="00250D19" w:rsidRDefault="002F2AEC" w:rsidP="0078112A">
      <w:pPr>
        <w:pStyle w:val="NCFE-Bullet-Short"/>
        <w:spacing w:before="0" w:after="0"/>
      </w:pPr>
      <w:r>
        <w:t>c</w:t>
      </w:r>
      <w:r w:rsidR="00250D19" w:rsidRPr="00250D19">
        <w:t xml:space="preserve">able </w:t>
      </w:r>
      <w:r>
        <w:t>s</w:t>
      </w:r>
      <w:r w:rsidR="00250D19" w:rsidRPr="00250D19">
        <w:t xml:space="preserve">election document (see the </w:t>
      </w:r>
      <w:r>
        <w:t>w</w:t>
      </w:r>
      <w:r w:rsidR="00250D19" w:rsidRPr="00250D19">
        <w:t>orkbook)</w:t>
      </w:r>
    </w:p>
    <w:p w14:paraId="7EF76264" w14:textId="1BD5A317" w:rsidR="00250D19" w:rsidRPr="00250D19" w:rsidRDefault="002F2AEC" w:rsidP="0078112A">
      <w:pPr>
        <w:pStyle w:val="NCFE-Bullet-Short"/>
        <w:spacing w:before="0" w:after="0"/>
      </w:pPr>
      <w:r>
        <w:t>f</w:t>
      </w:r>
      <w:r w:rsidR="00250D19" w:rsidRPr="00250D19">
        <w:t xml:space="preserve">loorplan graphic (see the </w:t>
      </w:r>
      <w:r>
        <w:t>w</w:t>
      </w:r>
      <w:r w:rsidR="00250D19" w:rsidRPr="00250D19">
        <w:t>orkbook)</w:t>
      </w:r>
    </w:p>
    <w:p w14:paraId="73869F12" w14:textId="2A5B7ACE" w:rsidR="00250D19" w:rsidRPr="00250D19" w:rsidRDefault="002F2AEC" w:rsidP="0078112A">
      <w:pPr>
        <w:pStyle w:val="NCFE-Bullet-Short"/>
        <w:spacing w:before="0" w:after="0"/>
      </w:pPr>
      <w:r>
        <w:t>i</w:t>
      </w:r>
      <w:r w:rsidR="00250D19" w:rsidRPr="00250D19">
        <w:t xml:space="preserve">nvoice document (see the </w:t>
      </w:r>
      <w:r>
        <w:t>w</w:t>
      </w:r>
      <w:r w:rsidR="00250D19" w:rsidRPr="00250D19">
        <w:t>orkbook)</w:t>
      </w:r>
    </w:p>
    <w:p w14:paraId="0E91626A" w14:textId="05BF3BA5" w:rsidR="00250D19" w:rsidRPr="00250D19" w:rsidRDefault="002F2AEC" w:rsidP="0078112A">
      <w:pPr>
        <w:pStyle w:val="NCFE-Bullet-Short"/>
        <w:spacing w:before="0" w:after="0"/>
      </w:pPr>
      <w:r>
        <w:t>s</w:t>
      </w:r>
      <w:r w:rsidR="00250D19" w:rsidRPr="00250D19">
        <w:t xml:space="preserve">ecurity </w:t>
      </w:r>
      <w:r>
        <w:t>p</w:t>
      </w:r>
      <w:r w:rsidR="00250D19" w:rsidRPr="00250D19">
        <w:t xml:space="preserve">lan document (see the </w:t>
      </w:r>
      <w:r>
        <w:t>w</w:t>
      </w:r>
      <w:r w:rsidR="00250D19" w:rsidRPr="00250D19">
        <w:t>orkbook)</w:t>
      </w:r>
    </w:p>
    <w:p w14:paraId="7A792D22" w14:textId="3045E6FB" w:rsidR="00250D19" w:rsidRPr="00250D19" w:rsidRDefault="002F2AEC" w:rsidP="0078112A">
      <w:pPr>
        <w:pStyle w:val="NCFE-Bullet-Short"/>
        <w:spacing w:before="0" w:after="0"/>
      </w:pPr>
      <w:r>
        <w:t>d</w:t>
      </w:r>
      <w:r w:rsidR="00250D19" w:rsidRPr="00250D19">
        <w:t>iagramming/graphics software</w:t>
      </w:r>
      <w:r w:rsidR="00250D19">
        <w:t xml:space="preserve"> </w:t>
      </w:r>
      <w:r>
        <w:t>(for example,</w:t>
      </w:r>
      <w:r w:rsidR="00467F93">
        <w:t xml:space="preserve"> Microsoft</w:t>
      </w:r>
      <w:r w:rsidR="00250D19">
        <w:t xml:space="preserve"> </w:t>
      </w:r>
      <w:r w:rsidR="00250D19" w:rsidRPr="00250D19">
        <w:t>Visio</w:t>
      </w:r>
      <w:r>
        <w:t>)</w:t>
      </w:r>
    </w:p>
    <w:p w14:paraId="5345C050" w14:textId="77777777" w:rsidR="0078112A" w:rsidRDefault="0078112A" w:rsidP="0078112A">
      <w:pPr>
        <w:pStyle w:val="Heading2"/>
        <w:spacing w:before="0" w:after="0"/>
      </w:pPr>
      <w:bookmarkStart w:id="14" w:name="_Toc74221442"/>
    </w:p>
    <w:p w14:paraId="15C56D23" w14:textId="684FAA50" w:rsidR="00250D19" w:rsidRPr="00EC1DE3" w:rsidRDefault="00250D19" w:rsidP="0078112A">
      <w:pPr>
        <w:pStyle w:val="Heading2"/>
        <w:spacing w:before="0" w:after="0"/>
      </w:pPr>
      <w:r w:rsidRPr="00EC1DE3">
        <w:t>Task 3</w:t>
      </w:r>
      <w:bookmarkEnd w:id="14"/>
    </w:p>
    <w:p w14:paraId="4562B7BC" w14:textId="77777777" w:rsidR="0078112A" w:rsidRDefault="0078112A" w:rsidP="0078112A">
      <w:pPr>
        <w:spacing w:before="0" w:after="0"/>
        <w:rPr>
          <w:rFonts w:cs="Arial"/>
        </w:rPr>
      </w:pPr>
    </w:p>
    <w:p w14:paraId="51F88DE3" w14:textId="67339FB9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are required to undertake the following design tasks for the business:</w:t>
      </w:r>
    </w:p>
    <w:p w14:paraId="428357FF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476823D1" w14:textId="52A016C5" w:rsidR="00250D19" w:rsidRPr="00250D19" w:rsidRDefault="00A041DA" w:rsidP="0078112A">
      <w:pPr>
        <w:pStyle w:val="NCFE-Bullet-Short"/>
        <w:spacing w:before="0" w:after="0"/>
      </w:pPr>
      <w:bookmarkStart w:id="15" w:name="OLE_LINK27"/>
      <w:bookmarkStart w:id="16" w:name="OLE_LINK28"/>
      <w:r>
        <w:t>a</w:t>
      </w:r>
      <w:r w:rsidR="00250D19" w:rsidRPr="00250D19">
        <w:t xml:space="preserve">nnotate the </w:t>
      </w:r>
      <w:r>
        <w:t>f</w:t>
      </w:r>
      <w:r w:rsidR="00250D19" w:rsidRPr="00250D19">
        <w:t>loorplan network connections to show how the various devices will be connected</w:t>
      </w:r>
    </w:p>
    <w:p w14:paraId="0132E76A" w14:textId="3BCF8D33" w:rsidR="00250D19" w:rsidRPr="00250D19" w:rsidRDefault="00A041DA" w:rsidP="0078112A">
      <w:pPr>
        <w:pStyle w:val="NCFE-Bullet-Short"/>
        <w:spacing w:before="0" w:after="0"/>
      </w:pPr>
      <w:r>
        <w:t>i</w:t>
      </w:r>
      <w:r w:rsidR="00250D19" w:rsidRPr="00250D19">
        <w:t>dentify the IP addresses to be used for each device on the network</w:t>
      </w:r>
    </w:p>
    <w:p w14:paraId="18E482DC" w14:textId="4146DEE9" w:rsidR="00250D19" w:rsidRPr="00250D19" w:rsidRDefault="00A041DA" w:rsidP="0078112A">
      <w:pPr>
        <w:pStyle w:val="NCFE-Bullet-Short"/>
        <w:spacing w:before="0" w:after="0"/>
      </w:pPr>
      <w:r>
        <w:t>c</w:t>
      </w:r>
      <w:r w:rsidR="00250D19" w:rsidRPr="00250D19">
        <w:t>omplete the cable selection document that explains the differences between CAT5 and CAT6 cables to help make cable selection easier</w:t>
      </w:r>
    </w:p>
    <w:p w14:paraId="117CF1FD" w14:textId="40851F59" w:rsidR="00250D19" w:rsidRPr="00250D19" w:rsidRDefault="00A041DA" w:rsidP="0078112A">
      <w:pPr>
        <w:pStyle w:val="NCFE-Bullet-Short"/>
        <w:spacing w:before="0" w:after="0"/>
      </w:pPr>
      <w:r>
        <w:t>r</w:t>
      </w:r>
      <w:r w:rsidR="00250D19" w:rsidRPr="00250D19">
        <w:t>ecommend a type of cable for the customer and explain why you think this is a wise choice</w:t>
      </w:r>
    </w:p>
    <w:p w14:paraId="015C4181" w14:textId="5ED197A6" w:rsidR="00250D19" w:rsidRPr="00250D19" w:rsidRDefault="00A041DA" w:rsidP="0078112A">
      <w:pPr>
        <w:pStyle w:val="NCFE-Bullet-Short"/>
        <w:spacing w:before="0" w:after="0"/>
      </w:pPr>
      <w:r>
        <w:t>u</w:t>
      </w:r>
      <w:r w:rsidR="00250D19" w:rsidRPr="00250D19">
        <w:t xml:space="preserve">sing the </w:t>
      </w:r>
      <w:r>
        <w:t>i</w:t>
      </w:r>
      <w:r w:rsidR="00250D19" w:rsidRPr="00250D19">
        <w:t xml:space="preserve">nvoice document, create an invoice that will list the details of all the items of hardware and infrastructure required to install this network </w:t>
      </w:r>
      <w:r>
        <w:t>(n</w:t>
      </w:r>
      <w:r w:rsidR="00250D19" w:rsidRPr="00250D19">
        <w:t xml:space="preserve">ote: </w:t>
      </w:r>
      <w:r>
        <w:t>t</w:t>
      </w:r>
      <w:r w:rsidR="00250D19" w:rsidRPr="00250D19">
        <w:t xml:space="preserve">he computers do </w:t>
      </w:r>
      <w:r w:rsidR="00250D19" w:rsidRPr="00A041DA">
        <w:rPr>
          <w:bCs/>
        </w:rPr>
        <w:t>not</w:t>
      </w:r>
      <w:r w:rsidR="00250D19" w:rsidRPr="00250D19">
        <w:t xml:space="preserve"> need to be included on the invoice</w:t>
      </w:r>
      <w:r>
        <w:t>) – a</w:t>
      </w:r>
      <w:r w:rsidR="00250D19" w:rsidRPr="00250D19">
        <w:t>dd extra lines as required</w:t>
      </w:r>
    </w:p>
    <w:p w14:paraId="4B49B1BD" w14:textId="7B86222B" w:rsidR="00250D19" w:rsidRPr="00250D19" w:rsidRDefault="00A041DA" w:rsidP="0078112A">
      <w:pPr>
        <w:pStyle w:val="NCFE-Bullet-Short"/>
        <w:spacing w:before="0" w:after="0"/>
      </w:pPr>
      <w:r>
        <w:t>c</w:t>
      </w:r>
      <w:r w:rsidR="00250D19" w:rsidRPr="00250D19">
        <w:t xml:space="preserve">omplete the </w:t>
      </w:r>
      <w:r>
        <w:t>s</w:t>
      </w:r>
      <w:r w:rsidR="00250D19" w:rsidRPr="00250D19">
        <w:t xml:space="preserve">ecurity </w:t>
      </w:r>
      <w:r>
        <w:t>p</w:t>
      </w:r>
      <w:r w:rsidR="00250D19" w:rsidRPr="00250D19">
        <w:t>lan document where you identify the cyber threats and countermeasures to reduce the threat and secure the business</w:t>
      </w:r>
    </w:p>
    <w:p w14:paraId="73859860" w14:textId="77777777" w:rsidR="0078112A" w:rsidRDefault="0078112A" w:rsidP="0078112A">
      <w:pPr>
        <w:pStyle w:val="Heading2"/>
        <w:spacing w:before="0" w:after="0"/>
      </w:pPr>
      <w:bookmarkStart w:id="17" w:name="_Toc74221443"/>
      <w:bookmarkStart w:id="18" w:name="OLE_LINK25"/>
      <w:bookmarkStart w:id="19" w:name="OLE_LINK26"/>
      <w:bookmarkEnd w:id="15"/>
      <w:bookmarkEnd w:id="16"/>
    </w:p>
    <w:p w14:paraId="6EB4BB7A" w14:textId="77777777" w:rsidR="0078112A" w:rsidRDefault="0078112A">
      <w:pPr>
        <w:spacing w:before="0" w:after="0"/>
        <w:rPr>
          <w:rFonts w:eastAsiaTheme="majorEastAsia" w:cs="Arial"/>
          <w:b/>
          <w:bCs/>
          <w:color w:val="000000" w:themeColor="text1"/>
          <w:szCs w:val="26"/>
        </w:rPr>
      </w:pPr>
      <w:r>
        <w:br w:type="page"/>
      </w:r>
    </w:p>
    <w:p w14:paraId="653486E0" w14:textId="7DACF15F" w:rsidR="00250D19" w:rsidRDefault="00250D19" w:rsidP="0078112A">
      <w:pPr>
        <w:pStyle w:val="Heading2"/>
        <w:spacing w:before="0" w:after="0"/>
      </w:pPr>
      <w:r w:rsidRPr="00EC1DE3">
        <w:lastRenderedPageBreak/>
        <w:t>Evidence</w:t>
      </w:r>
      <w:bookmarkEnd w:id="17"/>
    </w:p>
    <w:p w14:paraId="59024216" w14:textId="77777777" w:rsidR="0078112A" w:rsidRPr="0078112A" w:rsidRDefault="0078112A" w:rsidP="0078112A">
      <w:pPr>
        <w:spacing w:before="0" w:after="0"/>
      </w:pPr>
    </w:p>
    <w:p w14:paraId="2B271997" w14:textId="348470E1" w:rsidR="00250D19" w:rsidRPr="00250D19" w:rsidRDefault="00A041DA" w:rsidP="0078112A">
      <w:pPr>
        <w:pStyle w:val="NCFE-Bullet-Short"/>
        <w:spacing w:before="0" w:after="0"/>
      </w:pPr>
      <w:r>
        <w:t>a</w:t>
      </w:r>
      <w:r w:rsidR="00250D19" w:rsidRPr="00250D19">
        <w:t>nnotated floorplan graphic</w:t>
      </w:r>
    </w:p>
    <w:p w14:paraId="160D8402" w14:textId="6D3E8DB9" w:rsidR="00250D19" w:rsidRPr="00250D19" w:rsidRDefault="00A041DA" w:rsidP="0078112A">
      <w:pPr>
        <w:pStyle w:val="NCFE-Bullet-Short"/>
        <w:spacing w:before="0" w:after="0"/>
      </w:pPr>
      <w:r>
        <w:t>c</w:t>
      </w:r>
      <w:r w:rsidR="00250D19" w:rsidRPr="00250D19">
        <w:t xml:space="preserve">able </w:t>
      </w:r>
      <w:r>
        <w:t>s</w:t>
      </w:r>
      <w:r w:rsidR="00250D19" w:rsidRPr="00250D19">
        <w:t>election document</w:t>
      </w:r>
    </w:p>
    <w:p w14:paraId="1F8E0583" w14:textId="26C24F73" w:rsidR="00250D19" w:rsidRPr="00250D19" w:rsidRDefault="00A041DA" w:rsidP="0078112A">
      <w:pPr>
        <w:pStyle w:val="NCFE-Bullet-Short"/>
        <w:spacing w:before="0" w:after="0"/>
      </w:pPr>
      <w:r>
        <w:t>i</w:t>
      </w:r>
      <w:r w:rsidR="00250D19" w:rsidRPr="00250D19">
        <w:t>nvoice document</w:t>
      </w:r>
    </w:p>
    <w:p w14:paraId="267642B1" w14:textId="11260C17" w:rsidR="00250D19" w:rsidRPr="00250D19" w:rsidRDefault="00A041DA" w:rsidP="0078112A">
      <w:pPr>
        <w:pStyle w:val="NCFE-Bullet-Short"/>
        <w:spacing w:before="0" w:after="0"/>
      </w:pPr>
      <w:r>
        <w:t>s</w:t>
      </w:r>
      <w:r w:rsidR="00250D19" w:rsidRPr="00250D19">
        <w:t xml:space="preserve">ecurity </w:t>
      </w:r>
      <w:r>
        <w:t>p</w:t>
      </w:r>
      <w:r w:rsidR="00250D19" w:rsidRPr="00250D19">
        <w:t>lan document</w:t>
      </w:r>
      <w:bookmarkEnd w:id="18"/>
      <w:bookmarkEnd w:id="19"/>
    </w:p>
    <w:p w14:paraId="21E93A73" w14:textId="6E72C45A" w:rsidR="00250D19" w:rsidRPr="00EC1DE3" w:rsidRDefault="00A46AC7" w:rsidP="001E289E">
      <w:pPr>
        <w:pStyle w:val="Heading1"/>
        <w:rPr>
          <w:rFonts w:cs="Arial"/>
        </w:rPr>
      </w:pPr>
      <w:bookmarkStart w:id="20" w:name="_Toc74221444"/>
      <w:r>
        <w:rPr>
          <w:rFonts w:cs="Arial"/>
        </w:rPr>
        <w:lastRenderedPageBreak/>
        <w:t>Theme 3</w:t>
      </w:r>
      <w:r w:rsidR="00250D19" w:rsidRPr="00EC1DE3">
        <w:rPr>
          <w:rFonts w:cs="Arial"/>
        </w:rPr>
        <w:t xml:space="preserve">: </w:t>
      </w:r>
      <w:bookmarkEnd w:id="20"/>
      <w:r>
        <w:rPr>
          <w:rFonts w:cs="Arial"/>
        </w:rPr>
        <w:t>networking</w:t>
      </w:r>
    </w:p>
    <w:p w14:paraId="0B73FF75" w14:textId="77777777" w:rsidR="00250D19" w:rsidRPr="00EC1DE3" w:rsidRDefault="00250D19" w:rsidP="0078112A">
      <w:pPr>
        <w:pStyle w:val="Heading2"/>
        <w:spacing w:before="0" w:after="0"/>
      </w:pPr>
      <w:bookmarkStart w:id="21" w:name="_Toc74221445"/>
      <w:r w:rsidRPr="00EC1DE3">
        <w:t>Background</w:t>
      </w:r>
      <w:bookmarkEnd w:id="21"/>
    </w:p>
    <w:p w14:paraId="51DD2904" w14:textId="77777777" w:rsidR="0078112A" w:rsidRDefault="0078112A" w:rsidP="0078112A">
      <w:pPr>
        <w:spacing w:before="0" w:after="0"/>
        <w:rPr>
          <w:rFonts w:cs="Arial"/>
        </w:rPr>
      </w:pPr>
    </w:p>
    <w:p w14:paraId="7C1BEF63" w14:textId="0DF8BC91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The design process has been completed and you are now required to develop the test network for the customer to sign</w:t>
      </w:r>
      <w:r w:rsidR="00BF3715">
        <w:rPr>
          <w:rFonts w:cs="Arial"/>
        </w:rPr>
        <w:t xml:space="preserve"> </w:t>
      </w:r>
      <w:r w:rsidRPr="00EC1DE3">
        <w:rPr>
          <w:rFonts w:cs="Arial"/>
        </w:rPr>
        <w:t>off.</w:t>
      </w:r>
    </w:p>
    <w:p w14:paraId="12BD8982" w14:textId="77777777" w:rsidR="0078112A" w:rsidRDefault="0078112A" w:rsidP="0078112A">
      <w:pPr>
        <w:spacing w:before="0" w:after="0"/>
        <w:rPr>
          <w:rFonts w:cs="Arial"/>
        </w:rPr>
      </w:pPr>
    </w:p>
    <w:p w14:paraId="56BB9888" w14:textId="759252B6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The following network design diagram has been provided to illustrate how the network will be arranged</w:t>
      </w:r>
      <w:r w:rsidR="00BF3715">
        <w:rPr>
          <w:rFonts w:cs="Arial"/>
        </w:rPr>
        <w:t>:</w:t>
      </w:r>
    </w:p>
    <w:p w14:paraId="75D78513" w14:textId="77777777" w:rsidR="00250D19" w:rsidRPr="00EC1DE3" w:rsidRDefault="00250D19" w:rsidP="00250D19">
      <w:pPr>
        <w:pStyle w:val="NCFE-image"/>
      </w:pPr>
      <w:r w:rsidRPr="00EC1DE3">
        <w:rPr>
          <w:noProof/>
          <w:lang w:eastAsia="en-GB"/>
        </w:rPr>
        <w:drawing>
          <wp:inline distT="0" distB="0" distL="0" distR="0" wp14:anchorId="58E1863A" wp14:editId="5EE7420D">
            <wp:extent cx="4572000" cy="1676400"/>
            <wp:effectExtent l="0" t="0" r="0" b="0"/>
            <wp:docPr id="1857488306" name="Picture 1857488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748830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92AC7" w14:textId="77777777" w:rsidR="00250D19" w:rsidRPr="00EC1DE3" w:rsidRDefault="00250D19" w:rsidP="0078112A">
      <w:pPr>
        <w:pStyle w:val="Heading2"/>
        <w:spacing w:before="0" w:after="0"/>
      </w:pPr>
      <w:bookmarkStart w:id="22" w:name="_Toc74221446"/>
      <w:r w:rsidRPr="00EC1DE3">
        <w:t>Conditions</w:t>
      </w:r>
      <w:bookmarkEnd w:id="22"/>
    </w:p>
    <w:p w14:paraId="5B940E18" w14:textId="49078FF4" w:rsidR="0078112A" w:rsidRDefault="0078112A" w:rsidP="0078112A">
      <w:pPr>
        <w:spacing w:before="0" w:after="0"/>
        <w:rPr>
          <w:rFonts w:cs="Arial"/>
        </w:rPr>
      </w:pPr>
    </w:p>
    <w:p w14:paraId="422A6280" w14:textId="1F1AB5B2" w:rsidR="004E1379" w:rsidRDefault="004E1379" w:rsidP="0078112A">
      <w:pPr>
        <w:spacing w:before="0" w:after="0"/>
        <w:rPr>
          <w:rFonts w:cs="Arial"/>
        </w:rPr>
      </w:pPr>
      <w:r>
        <w:rPr>
          <w:rFonts w:cs="Arial"/>
        </w:rPr>
        <w:t xml:space="preserve">Duration: </w:t>
      </w:r>
      <w:r w:rsidR="002D012D">
        <w:rPr>
          <w:rFonts w:cs="Arial"/>
        </w:rPr>
        <w:t>2 hours</w:t>
      </w:r>
      <w:r w:rsidR="00914FD7">
        <w:rPr>
          <w:rFonts w:cs="Arial"/>
        </w:rPr>
        <w:t>.</w:t>
      </w:r>
    </w:p>
    <w:p w14:paraId="62BD2B07" w14:textId="77777777" w:rsidR="004E1379" w:rsidRDefault="004E1379" w:rsidP="0078112A">
      <w:pPr>
        <w:spacing w:before="0" w:after="0"/>
        <w:rPr>
          <w:rFonts w:cs="Arial"/>
        </w:rPr>
      </w:pPr>
    </w:p>
    <w:p w14:paraId="774B4416" w14:textId="59ED9FA2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Internet access is not allowed for this section.</w:t>
      </w:r>
    </w:p>
    <w:p w14:paraId="642E1CD8" w14:textId="77777777" w:rsidR="0078112A" w:rsidRDefault="0078112A" w:rsidP="0078112A">
      <w:pPr>
        <w:spacing w:before="0" w:after="0"/>
        <w:rPr>
          <w:rFonts w:cs="Arial"/>
        </w:rPr>
      </w:pPr>
    </w:p>
    <w:p w14:paraId="1D7FF7F4" w14:textId="097C09BB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At the end of the task</w:t>
      </w:r>
      <w:r w:rsidR="00BF3715">
        <w:rPr>
          <w:rFonts w:cs="Arial"/>
        </w:rPr>
        <w:t>,</w:t>
      </w:r>
      <w:r w:rsidRPr="00EC1DE3">
        <w:rPr>
          <w:rFonts w:cs="Arial"/>
        </w:rPr>
        <w:t xml:space="preserve"> the work must be submitted.</w:t>
      </w:r>
    </w:p>
    <w:p w14:paraId="49C6E493" w14:textId="77777777" w:rsidR="0078112A" w:rsidRDefault="0078112A" w:rsidP="0078112A">
      <w:pPr>
        <w:pStyle w:val="Heading2"/>
        <w:spacing w:before="0" w:after="0"/>
      </w:pPr>
      <w:bookmarkStart w:id="23" w:name="_Toc74221447"/>
    </w:p>
    <w:p w14:paraId="51581E23" w14:textId="58157218" w:rsidR="00250D19" w:rsidRPr="00EC1DE3" w:rsidRDefault="00250D19" w:rsidP="0078112A">
      <w:pPr>
        <w:pStyle w:val="Heading2"/>
        <w:spacing w:before="0" w:after="0"/>
      </w:pPr>
      <w:r w:rsidRPr="00EC1DE3">
        <w:t>Resources</w:t>
      </w:r>
      <w:bookmarkEnd w:id="23"/>
    </w:p>
    <w:p w14:paraId="04EC8E75" w14:textId="77777777" w:rsidR="0078112A" w:rsidRDefault="0078112A" w:rsidP="0078112A">
      <w:pPr>
        <w:spacing w:before="0" w:after="0"/>
        <w:rPr>
          <w:rFonts w:cs="Arial"/>
        </w:rPr>
      </w:pPr>
    </w:p>
    <w:p w14:paraId="3C88FE08" w14:textId="0221C818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will be provided with the following resources to help you complete this section:</w:t>
      </w:r>
    </w:p>
    <w:p w14:paraId="6505ECED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6E864029" w14:textId="29456C86" w:rsidR="00250D19" w:rsidRPr="00250D19" w:rsidRDefault="00BF3715" w:rsidP="0078112A">
      <w:pPr>
        <w:pStyle w:val="NCFE-Bullet-Short"/>
        <w:spacing w:before="0" w:after="0"/>
      </w:pPr>
      <w:r>
        <w:t>n</w:t>
      </w:r>
      <w:r w:rsidR="00250D19" w:rsidRPr="00250D19">
        <w:t xml:space="preserve">etwork cable creation tools </w:t>
      </w:r>
      <w:r>
        <w:t>–</w:t>
      </w:r>
      <w:r w:rsidR="00250D19" w:rsidRPr="00250D19">
        <w:t xml:space="preserve"> cable tester, crimping tool </w:t>
      </w:r>
      <w:r>
        <w:t>and</w:t>
      </w:r>
      <w:r w:rsidR="00250D19" w:rsidRPr="00250D19">
        <w:t xml:space="preserve"> wire cutter</w:t>
      </w:r>
    </w:p>
    <w:p w14:paraId="2F585B22" w14:textId="130E1FFF" w:rsidR="00250D19" w:rsidRPr="00250D19" w:rsidRDefault="00BF3715" w:rsidP="0078112A">
      <w:pPr>
        <w:pStyle w:val="NCFE-Bullet-Short"/>
        <w:spacing w:before="0" w:after="0"/>
      </w:pPr>
      <w:r>
        <w:t>r</w:t>
      </w:r>
      <w:r w:rsidR="00250D19" w:rsidRPr="00250D19">
        <w:t>eel of network cable</w:t>
      </w:r>
    </w:p>
    <w:p w14:paraId="6BACF31A" w14:textId="77777777" w:rsidR="00250D19" w:rsidRPr="00250D19" w:rsidRDefault="00250D19" w:rsidP="0078112A">
      <w:pPr>
        <w:pStyle w:val="NCFE-Bullet-Short"/>
        <w:spacing w:before="0" w:after="0"/>
      </w:pPr>
      <w:r w:rsidRPr="00250D19">
        <w:t>RJ45 ends</w:t>
      </w:r>
    </w:p>
    <w:p w14:paraId="64F71EC9" w14:textId="0EC14929" w:rsidR="00250D19" w:rsidRPr="00250D19" w:rsidRDefault="00250D19" w:rsidP="0078112A">
      <w:pPr>
        <w:pStyle w:val="NCFE-Bullet-Short"/>
        <w:spacing w:before="0" w:after="0"/>
      </w:pPr>
      <w:r w:rsidRPr="00250D19">
        <w:t xml:space="preserve">2 </w:t>
      </w:r>
      <w:r w:rsidR="00BF3715">
        <w:t>c</w:t>
      </w:r>
      <w:r w:rsidRPr="00250D19">
        <w:t>omputers</w:t>
      </w:r>
    </w:p>
    <w:p w14:paraId="7764E60C" w14:textId="7C435BD6" w:rsidR="00250D19" w:rsidRPr="00250D19" w:rsidRDefault="00BF3715" w:rsidP="0078112A">
      <w:pPr>
        <w:pStyle w:val="NCFE-Bullet-Short"/>
        <w:spacing w:before="0" w:after="0"/>
      </w:pPr>
      <w:r>
        <w:t>u</w:t>
      </w:r>
      <w:r w:rsidR="00250D19" w:rsidRPr="00250D19">
        <w:t>nmanaged network switch</w:t>
      </w:r>
    </w:p>
    <w:p w14:paraId="74DA632D" w14:textId="5A52FF3B" w:rsidR="00250D19" w:rsidRPr="00250D19" w:rsidRDefault="00BF3715" w:rsidP="0078112A">
      <w:pPr>
        <w:pStyle w:val="NCFE-Bullet-Short"/>
        <w:spacing w:before="0" w:after="0"/>
      </w:pPr>
      <w:r>
        <w:t>n</w:t>
      </w:r>
      <w:r w:rsidR="00250D19" w:rsidRPr="00250D19">
        <w:t>etwork printer</w:t>
      </w:r>
    </w:p>
    <w:p w14:paraId="791BA942" w14:textId="1D5B2B37" w:rsidR="00250D19" w:rsidRPr="00250D19" w:rsidRDefault="00BF3715" w:rsidP="0078112A">
      <w:pPr>
        <w:pStyle w:val="NCFE-Bullet-Short"/>
        <w:spacing w:before="0" w:after="0"/>
      </w:pPr>
      <w:r>
        <w:t>m</w:t>
      </w:r>
      <w:r w:rsidR="00250D19" w:rsidRPr="00250D19">
        <w:t>alware software</w:t>
      </w:r>
    </w:p>
    <w:p w14:paraId="3539492E" w14:textId="7EAACCA0" w:rsidR="00250D19" w:rsidRPr="00250D19" w:rsidRDefault="00BF3715" w:rsidP="0078112A">
      <w:pPr>
        <w:pStyle w:val="NCFE-Bullet-Short"/>
        <w:spacing w:before="0" w:after="0"/>
      </w:pPr>
      <w:r>
        <w:t>i</w:t>
      </w:r>
      <w:r w:rsidR="00250D19" w:rsidRPr="00250D19">
        <w:t xml:space="preserve">nstallation </w:t>
      </w:r>
      <w:r>
        <w:t>l</w:t>
      </w:r>
      <w:r w:rsidR="00250D19" w:rsidRPr="00250D19">
        <w:t xml:space="preserve">og (see the </w:t>
      </w:r>
      <w:r>
        <w:t>w</w:t>
      </w:r>
      <w:r w:rsidR="00250D19" w:rsidRPr="00250D19">
        <w:t>orkbook)</w:t>
      </w:r>
    </w:p>
    <w:p w14:paraId="6F6A29BD" w14:textId="77777777" w:rsidR="0078112A" w:rsidRDefault="0078112A" w:rsidP="0078112A">
      <w:pPr>
        <w:pStyle w:val="Heading2"/>
        <w:spacing w:before="0" w:after="0"/>
      </w:pPr>
      <w:bookmarkStart w:id="24" w:name="_Toc74221448"/>
    </w:p>
    <w:p w14:paraId="71B93B74" w14:textId="2F5F2062" w:rsidR="00250D19" w:rsidRPr="00EC1DE3" w:rsidRDefault="00250D19" w:rsidP="0078112A">
      <w:pPr>
        <w:pStyle w:val="Heading2"/>
        <w:spacing w:before="0" w:after="0"/>
      </w:pPr>
      <w:r w:rsidRPr="00EC1DE3">
        <w:t>Task 4</w:t>
      </w:r>
      <w:bookmarkEnd w:id="24"/>
    </w:p>
    <w:p w14:paraId="0A302B50" w14:textId="77777777" w:rsidR="0078112A" w:rsidRDefault="0078112A" w:rsidP="0078112A">
      <w:pPr>
        <w:spacing w:before="0" w:after="0"/>
        <w:rPr>
          <w:rFonts w:cs="Arial"/>
        </w:rPr>
      </w:pPr>
    </w:p>
    <w:p w14:paraId="6A2AD7DC" w14:textId="74FA535B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>You are now in the implementation phase of the project. The network has been set up for you based on the diagram above:</w:t>
      </w:r>
    </w:p>
    <w:p w14:paraId="425CCC36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08A8038B" w14:textId="79D9932E" w:rsidR="00250D19" w:rsidRPr="00250D19" w:rsidRDefault="00250D19" w:rsidP="0078112A">
      <w:pPr>
        <w:pStyle w:val="NCFE-Bullet-Short"/>
        <w:spacing w:before="0" w:after="0"/>
      </w:pPr>
      <w:r w:rsidRPr="00250D19">
        <w:t xml:space="preserve">the </w:t>
      </w:r>
      <w:r w:rsidR="00C51F91">
        <w:t>2</w:t>
      </w:r>
      <w:r w:rsidRPr="00250D19">
        <w:t xml:space="preserve"> computers have been wired to the network switch</w:t>
      </w:r>
    </w:p>
    <w:p w14:paraId="309C9F33" w14:textId="77777777" w:rsidR="00250D19" w:rsidRPr="00250D19" w:rsidRDefault="00250D19" w:rsidP="0078112A">
      <w:pPr>
        <w:pStyle w:val="NCFE-Bullet-Short"/>
        <w:spacing w:before="0" w:after="0"/>
      </w:pPr>
      <w:r w:rsidRPr="00250D19">
        <w:t>PC1 IP address is 192.168.0.1</w:t>
      </w:r>
    </w:p>
    <w:p w14:paraId="039427BF" w14:textId="77777777" w:rsidR="00250D19" w:rsidRPr="00250D19" w:rsidRDefault="00250D19" w:rsidP="0078112A">
      <w:pPr>
        <w:pStyle w:val="NCFE-Bullet-Short"/>
        <w:spacing w:before="0" w:after="0"/>
      </w:pPr>
      <w:r w:rsidRPr="00250D19">
        <w:t>PC2 IP address is 192.168.0.2</w:t>
      </w:r>
    </w:p>
    <w:p w14:paraId="5C297381" w14:textId="77777777" w:rsidR="0078112A" w:rsidRDefault="0078112A">
      <w:pPr>
        <w:spacing w:before="0" w:after="0"/>
        <w:rPr>
          <w:rFonts w:cs="Arial"/>
        </w:rPr>
      </w:pPr>
      <w:r>
        <w:rPr>
          <w:rFonts w:cs="Arial"/>
        </w:rPr>
        <w:br w:type="page"/>
      </w:r>
    </w:p>
    <w:p w14:paraId="65C5710C" w14:textId="5BE41D3F" w:rsidR="00250D19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lastRenderedPageBreak/>
        <w:t xml:space="preserve">You are required to complete the following activities </w:t>
      </w:r>
      <w:r w:rsidR="003A2122">
        <w:rPr>
          <w:rFonts w:cs="Arial"/>
        </w:rPr>
        <w:t>(f</w:t>
      </w:r>
      <w:r w:rsidRPr="00EC1DE3">
        <w:rPr>
          <w:rFonts w:cs="Arial"/>
        </w:rPr>
        <w:t>or each activity</w:t>
      </w:r>
      <w:r w:rsidR="00C51F91">
        <w:rPr>
          <w:rFonts w:cs="Arial"/>
        </w:rPr>
        <w:t>,</w:t>
      </w:r>
      <w:r w:rsidRPr="00EC1DE3">
        <w:rPr>
          <w:rFonts w:cs="Arial"/>
        </w:rPr>
        <w:t xml:space="preserve"> you are required to provide photographs or print screen evidence with a short explanation</w:t>
      </w:r>
      <w:r w:rsidR="003A2122">
        <w:rPr>
          <w:rFonts w:cs="Arial"/>
        </w:rPr>
        <w:t>, and r</w:t>
      </w:r>
      <w:r w:rsidRPr="00EC1DE3">
        <w:rPr>
          <w:rFonts w:cs="Arial"/>
        </w:rPr>
        <w:t xml:space="preserve">ecord all evidence in the </w:t>
      </w:r>
      <w:r w:rsidR="00C51F91">
        <w:rPr>
          <w:rFonts w:cs="Arial"/>
        </w:rPr>
        <w:t>i</w:t>
      </w:r>
      <w:r w:rsidRPr="00EC1DE3">
        <w:rPr>
          <w:rFonts w:cs="Arial"/>
        </w:rPr>
        <w:t xml:space="preserve">nstallation </w:t>
      </w:r>
      <w:r w:rsidR="00C51F91">
        <w:rPr>
          <w:rFonts w:cs="Arial"/>
        </w:rPr>
        <w:t>l</w:t>
      </w:r>
      <w:r w:rsidRPr="00EC1DE3">
        <w:rPr>
          <w:rFonts w:cs="Arial"/>
        </w:rPr>
        <w:t>og</w:t>
      </w:r>
      <w:r w:rsidR="003A2122">
        <w:rPr>
          <w:rFonts w:cs="Arial"/>
        </w:rPr>
        <w:t>):</w:t>
      </w:r>
    </w:p>
    <w:p w14:paraId="27D8843B" w14:textId="77777777" w:rsidR="0078112A" w:rsidRPr="00EC1DE3" w:rsidRDefault="0078112A" w:rsidP="0078112A">
      <w:pPr>
        <w:spacing w:before="0" w:after="0"/>
        <w:rPr>
          <w:rFonts w:cs="Arial"/>
        </w:rPr>
      </w:pPr>
    </w:p>
    <w:p w14:paraId="628ECF12" w14:textId="2D56B36D" w:rsidR="00250D19" w:rsidRPr="00250D19" w:rsidRDefault="00C51F91" w:rsidP="0078112A">
      <w:pPr>
        <w:pStyle w:val="NCFE-Bullet-Short"/>
        <w:spacing w:before="0" w:after="0"/>
      </w:pPr>
      <w:r>
        <w:t>c</w:t>
      </w:r>
      <w:r w:rsidR="00250D19" w:rsidRPr="00250D19">
        <w:t>reate a CAT5e crossover network cable using the resources provided</w:t>
      </w:r>
    </w:p>
    <w:p w14:paraId="1BAACD18" w14:textId="501468D4" w:rsidR="00250D19" w:rsidRPr="00250D19" w:rsidRDefault="00E002E1" w:rsidP="0078112A">
      <w:pPr>
        <w:pStyle w:val="NCFE-Bullet-Short"/>
        <w:spacing w:before="0" w:after="0"/>
      </w:pPr>
      <w:r>
        <w:t>p</w:t>
      </w:r>
      <w:r w:rsidR="00250D19" w:rsidRPr="00250D19">
        <w:t>rovide evidence that the cable has been tested</w:t>
      </w:r>
    </w:p>
    <w:p w14:paraId="028AC63F" w14:textId="3A7F2305" w:rsidR="00250D19" w:rsidRPr="00250D19" w:rsidRDefault="00E002E1" w:rsidP="0078112A">
      <w:pPr>
        <w:pStyle w:val="NCFE-Bullet-Short"/>
        <w:spacing w:before="0" w:after="0"/>
      </w:pPr>
      <w:r>
        <w:t>c</w:t>
      </w:r>
      <w:r w:rsidR="00250D19" w:rsidRPr="00250D19">
        <w:t>onfigure both computers to print to the network printer</w:t>
      </w:r>
    </w:p>
    <w:p w14:paraId="20E41F07" w14:textId="57E117F5" w:rsidR="00250D19" w:rsidRDefault="00E002E1" w:rsidP="0078112A">
      <w:pPr>
        <w:pStyle w:val="NCFE-Bullet-Short"/>
        <w:spacing w:before="0" w:after="0"/>
      </w:pPr>
      <w:r>
        <w:t>c</w:t>
      </w:r>
      <w:r w:rsidR="00250D19" w:rsidRPr="00250D19">
        <w:t xml:space="preserve">reate the following user accounts on PC1: </w:t>
      </w:r>
    </w:p>
    <w:p w14:paraId="448AAFF4" w14:textId="77777777" w:rsidR="0078112A" w:rsidRPr="00250D19" w:rsidRDefault="0078112A" w:rsidP="0078112A">
      <w:pPr>
        <w:pStyle w:val="NCFE-Bullet-Short"/>
        <w:numPr>
          <w:ilvl w:val="0"/>
          <w:numId w:val="0"/>
        </w:numPr>
        <w:spacing w:before="0" w:after="0"/>
        <w:ind w:left="397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6A0" w:firstRow="1" w:lastRow="0" w:firstColumn="1" w:lastColumn="0" w:noHBand="1" w:noVBand="1"/>
      </w:tblPr>
      <w:tblGrid>
        <w:gridCol w:w="3458"/>
        <w:gridCol w:w="3458"/>
        <w:gridCol w:w="3458"/>
      </w:tblGrid>
      <w:tr w:rsidR="00250D19" w:rsidRPr="00EC1DE3" w14:paraId="0EA9E16C" w14:textId="77777777" w:rsidTr="00101E1F">
        <w:trPr>
          <w:cantSplit/>
        </w:trPr>
        <w:tc>
          <w:tcPr>
            <w:tcW w:w="3270" w:type="dxa"/>
            <w:shd w:val="clear" w:color="auto" w:fill="D9D9D9" w:themeFill="background1" w:themeFillShade="D9"/>
          </w:tcPr>
          <w:p w14:paraId="6A87159A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  <w:b/>
              </w:rPr>
              <w:t>Username</w:t>
            </w:r>
          </w:p>
        </w:tc>
        <w:tc>
          <w:tcPr>
            <w:tcW w:w="3270" w:type="dxa"/>
            <w:shd w:val="clear" w:color="auto" w:fill="D9D9D9" w:themeFill="background1" w:themeFillShade="D9"/>
          </w:tcPr>
          <w:p w14:paraId="5B549F6B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  <w:b/>
              </w:rPr>
              <w:t>Name</w:t>
            </w:r>
          </w:p>
        </w:tc>
        <w:tc>
          <w:tcPr>
            <w:tcW w:w="3270" w:type="dxa"/>
            <w:shd w:val="clear" w:color="auto" w:fill="D9D9D9" w:themeFill="background1" w:themeFillShade="D9"/>
          </w:tcPr>
          <w:p w14:paraId="5874A9FB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  <w:b/>
              </w:rPr>
              <w:t>Privilege</w:t>
            </w:r>
          </w:p>
        </w:tc>
      </w:tr>
      <w:tr w:rsidR="00250D19" w:rsidRPr="00EC1DE3" w14:paraId="6183EC2A" w14:textId="77777777" w:rsidTr="00101E1F">
        <w:trPr>
          <w:cantSplit/>
        </w:trPr>
        <w:tc>
          <w:tcPr>
            <w:tcW w:w="3270" w:type="dxa"/>
            <w:shd w:val="clear" w:color="auto" w:fill="auto"/>
          </w:tcPr>
          <w:p w14:paraId="26399A8B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phardcastle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0AEA83B7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Paul Hardcastle</w:t>
            </w:r>
          </w:p>
        </w:tc>
        <w:tc>
          <w:tcPr>
            <w:tcW w:w="3270" w:type="dxa"/>
            <w:shd w:val="clear" w:color="auto" w:fill="auto"/>
          </w:tcPr>
          <w:p w14:paraId="61CBC651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Administrator</w:t>
            </w:r>
          </w:p>
        </w:tc>
      </w:tr>
      <w:tr w:rsidR="00250D19" w:rsidRPr="00EC1DE3" w14:paraId="0AB9D5A5" w14:textId="77777777" w:rsidTr="00101E1F">
        <w:trPr>
          <w:cantSplit/>
        </w:trPr>
        <w:tc>
          <w:tcPr>
            <w:tcW w:w="3270" w:type="dxa"/>
            <w:shd w:val="clear" w:color="auto" w:fill="auto"/>
          </w:tcPr>
          <w:p w14:paraId="1D07DFD3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jmarks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52226FF4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Janet Marks</w:t>
            </w:r>
          </w:p>
        </w:tc>
        <w:tc>
          <w:tcPr>
            <w:tcW w:w="3270" w:type="dxa"/>
            <w:shd w:val="clear" w:color="auto" w:fill="auto"/>
          </w:tcPr>
          <w:p w14:paraId="0E2DB65D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Administrator</w:t>
            </w:r>
          </w:p>
        </w:tc>
      </w:tr>
      <w:tr w:rsidR="00250D19" w:rsidRPr="00EC1DE3" w14:paraId="3B81DFC4" w14:textId="77777777" w:rsidTr="00101E1F">
        <w:trPr>
          <w:cantSplit/>
        </w:trPr>
        <w:tc>
          <w:tcPr>
            <w:tcW w:w="3270" w:type="dxa"/>
            <w:shd w:val="clear" w:color="auto" w:fill="auto"/>
          </w:tcPr>
          <w:p w14:paraId="1645D5D7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Secretary</w:t>
            </w:r>
          </w:p>
        </w:tc>
        <w:tc>
          <w:tcPr>
            <w:tcW w:w="3270" w:type="dxa"/>
            <w:shd w:val="clear" w:color="auto" w:fill="auto"/>
          </w:tcPr>
          <w:p w14:paraId="102943BE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Secretary</w:t>
            </w:r>
          </w:p>
        </w:tc>
        <w:tc>
          <w:tcPr>
            <w:tcW w:w="3270" w:type="dxa"/>
            <w:shd w:val="clear" w:color="auto" w:fill="auto"/>
          </w:tcPr>
          <w:p w14:paraId="1A189110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Standard</w:t>
            </w:r>
          </w:p>
        </w:tc>
      </w:tr>
    </w:tbl>
    <w:p w14:paraId="7411F694" w14:textId="77777777" w:rsidR="00971084" w:rsidRDefault="00971084" w:rsidP="00971084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00722A97" w14:textId="702D8167" w:rsidR="00250D19" w:rsidRDefault="00971084" w:rsidP="00971084">
      <w:pPr>
        <w:pStyle w:val="NCFE-Bullet-Short"/>
        <w:spacing w:before="0" w:after="0"/>
      </w:pPr>
      <w:r>
        <w:t>c</w:t>
      </w:r>
      <w:r w:rsidR="00250D19" w:rsidRPr="00250D19">
        <w:t>reate the following folder shares and permissions on PC1 second partition:</w:t>
      </w:r>
    </w:p>
    <w:p w14:paraId="1CCA2D27" w14:textId="77777777" w:rsidR="00971084" w:rsidRPr="00250D19" w:rsidRDefault="00971084" w:rsidP="00971084">
      <w:pPr>
        <w:pStyle w:val="NCFE-Bullet-Short"/>
        <w:numPr>
          <w:ilvl w:val="0"/>
          <w:numId w:val="0"/>
        </w:numPr>
        <w:spacing w:before="0" w:after="0"/>
        <w:ind w:left="397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6A0" w:firstRow="1" w:lastRow="0" w:firstColumn="1" w:lastColumn="0" w:noHBand="1" w:noVBand="1"/>
      </w:tblPr>
      <w:tblGrid>
        <w:gridCol w:w="3458"/>
        <w:gridCol w:w="3458"/>
        <w:gridCol w:w="3458"/>
      </w:tblGrid>
      <w:tr w:rsidR="00250D19" w:rsidRPr="00EC1DE3" w14:paraId="7BF387E9" w14:textId="77777777" w:rsidTr="00101E1F">
        <w:trPr>
          <w:cantSplit/>
        </w:trPr>
        <w:tc>
          <w:tcPr>
            <w:tcW w:w="3270" w:type="dxa"/>
            <w:shd w:val="clear" w:color="auto" w:fill="D9D9D9" w:themeFill="background1" w:themeFillShade="D9"/>
          </w:tcPr>
          <w:p w14:paraId="36D881CD" w14:textId="39CC2CDB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  <w:b/>
              </w:rPr>
              <w:t xml:space="preserve">Folder </w:t>
            </w:r>
            <w:r w:rsidR="00304A8E">
              <w:rPr>
                <w:rFonts w:cs="Arial"/>
                <w:b/>
              </w:rPr>
              <w:t>n</w:t>
            </w:r>
            <w:r w:rsidRPr="00EC1DE3">
              <w:rPr>
                <w:rFonts w:cs="Arial"/>
                <w:b/>
              </w:rPr>
              <w:t>ame</w:t>
            </w:r>
          </w:p>
        </w:tc>
        <w:tc>
          <w:tcPr>
            <w:tcW w:w="3270" w:type="dxa"/>
            <w:shd w:val="clear" w:color="auto" w:fill="D9D9D9" w:themeFill="background1" w:themeFillShade="D9"/>
          </w:tcPr>
          <w:p w14:paraId="2AF86FFD" w14:textId="1321086C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  <w:b/>
              </w:rPr>
              <w:t>Users</w:t>
            </w:r>
          </w:p>
        </w:tc>
        <w:tc>
          <w:tcPr>
            <w:tcW w:w="3270" w:type="dxa"/>
            <w:shd w:val="clear" w:color="auto" w:fill="D9D9D9" w:themeFill="background1" w:themeFillShade="D9"/>
          </w:tcPr>
          <w:p w14:paraId="17ED0C0A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  <w:b/>
              </w:rPr>
              <w:t>Permission</w:t>
            </w:r>
          </w:p>
        </w:tc>
      </w:tr>
      <w:tr w:rsidR="00250D19" w:rsidRPr="00EC1DE3" w14:paraId="427C7911" w14:textId="77777777" w:rsidTr="00101E1F">
        <w:trPr>
          <w:cantSplit/>
        </w:trPr>
        <w:tc>
          <w:tcPr>
            <w:tcW w:w="3270" w:type="dxa"/>
            <w:vMerge w:val="restart"/>
            <w:shd w:val="clear" w:color="auto" w:fill="auto"/>
          </w:tcPr>
          <w:p w14:paraId="48B20342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Live Cases</w:t>
            </w:r>
          </w:p>
        </w:tc>
        <w:tc>
          <w:tcPr>
            <w:tcW w:w="3270" w:type="dxa"/>
            <w:shd w:val="clear" w:color="auto" w:fill="auto"/>
          </w:tcPr>
          <w:p w14:paraId="7033E080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phardcastle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1138936D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Read/Write</w:t>
            </w:r>
          </w:p>
        </w:tc>
      </w:tr>
      <w:tr w:rsidR="00250D19" w:rsidRPr="00EC1DE3" w14:paraId="6848677D" w14:textId="77777777" w:rsidTr="00101E1F">
        <w:trPr>
          <w:cantSplit/>
        </w:trPr>
        <w:tc>
          <w:tcPr>
            <w:tcW w:w="3270" w:type="dxa"/>
            <w:vMerge/>
            <w:shd w:val="clear" w:color="auto" w:fill="auto"/>
          </w:tcPr>
          <w:p w14:paraId="3C3D4B0E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</w:p>
        </w:tc>
        <w:tc>
          <w:tcPr>
            <w:tcW w:w="3270" w:type="dxa"/>
            <w:shd w:val="clear" w:color="auto" w:fill="auto"/>
          </w:tcPr>
          <w:p w14:paraId="167535AD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jmarks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2998DC4E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Read/Write</w:t>
            </w:r>
          </w:p>
        </w:tc>
      </w:tr>
      <w:tr w:rsidR="00250D19" w:rsidRPr="00EC1DE3" w14:paraId="6C04001C" w14:textId="77777777" w:rsidTr="00101E1F">
        <w:trPr>
          <w:cantSplit/>
          <w:trHeight w:val="510"/>
        </w:trPr>
        <w:tc>
          <w:tcPr>
            <w:tcW w:w="3270" w:type="dxa"/>
            <w:vMerge w:val="restart"/>
            <w:shd w:val="clear" w:color="auto" w:fill="auto"/>
          </w:tcPr>
          <w:p w14:paraId="3CB7075E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Archive Cases</w:t>
            </w:r>
          </w:p>
        </w:tc>
        <w:tc>
          <w:tcPr>
            <w:tcW w:w="3270" w:type="dxa"/>
            <w:shd w:val="clear" w:color="auto" w:fill="auto"/>
          </w:tcPr>
          <w:p w14:paraId="54A27CA3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phardcastle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78944ABC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Read/Write</w:t>
            </w:r>
          </w:p>
        </w:tc>
      </w:tr>
      <w:tr w:rsidR="00250D19" w:rsidRPr="00EC1DE3" w14:paraId="7A6DB850" w14:textId="77777777" w:rsidTr="00101E1F">
        <w:trPr>
          <w:cantSplit/>
        </w:trPr>
        <w:tc>
          <w:tcPr>
            <w:tcW w:w="3270" w:type="dxa"/>
            <w:vMerge/>
            <w:shd w:val="clear" w:color="auto" w:fill="auto"/>
          </w:tcPr>
          <w:p w14:paraId="70852F13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</w:p>
        </w:tc>
        <w:tc>
          <w:tcPr>
            <w:tcW w:w="3270" w:type="dxa"/>
            <w:shd w:val="clear" w:color="auto" w:fill="auto"/>
          </w:tcPr>
          <w:p w14:paraId="406BE450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jmarks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0622A702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Read</w:t>
            </w:r>
          </w:p>
        </w:tc>
      </w:tr>
      <w:tr w:rsidR="00250D19" w:rsidRPr="00EC1DE3" w14:paraId="0A78A39F" w14:textId="77777777" w:rsidTr="00101E1F">
        <w:trPr>
          <w:cantSplit/>
        </w:trPr>
        <w:tc>
          <w:tcPr>
            <w:tcW w:w="3270" w:type="dxa"/>
            <w:vMerge w:val="restart"/>
            <w:shd w:val="clear" w:color="auto" w:fill="auto"/>
          </w:tcPr>
          <w:p w14:paraId="5E44C4EE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Working Folder</w:t>
            </w:r>
          </w:p>
        </w:tc>
        <w:tc>
          <w:tcPr>
            <w:tcW w:w="3270" w:type="dxa"/>
            <w:shd w:val="clear" w:color="auto" w:fill="auto"/>
          </w:tcPr>
          <w:p w14:paraId="0F43BFA5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Secretary</w:t>
            </w:r>
          </w:p>
        </w:tc>
        <w:tc>
          <w:tcPr>
            <w:tcW w:w="3270" w:type="dxa"/>
            <w:shd w:val="clear" w:color="auto" w:fill="auto"/>
          </w:tcPr>
          <w:p w14:paraId="351BE6F9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Read/Write</w:t>
            </w:r>
          </w:p>
        </w:tc>
      </w:tr>
      <w:tr w:rsidR="00250D19" w:rsidRPr="00EC1DE3" w14:paraId="692126E6" w14:textId="77777777" w:rsidTr="00101E1F">
        <w:trPr>
          <w:cantSplit/>
        </w:trPr>
        <w:tc>
          <w:tcPr>
            <w:tcW w:w="3270" w:type="dxa"/>
            <w:vMerge/>
            <w:shd w:val="clear" w:color="auto" w:fill="auto"/>
          </w:tcPr>
          <w:p w14:paraId="5129B0F9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</w:p>
        </w:tc>
        <w:tc>
          <w:tcPr>
            <w:tcW w:w="3270" w:type="dxa"/>
            <w:shd w:val="clear" w:color="auto" w:fill="auto"/>
          </w:tcPr>
          <w:p w14:paraId="477732B9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phardcastle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42E1BD1F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Read/Write</w:t>
            </w:r>
          </w:p>
        </w:tc>
      </w:tr>
      <w:tr w:rsidR="00250D19" w:rsidRPr="00EC1DE3" w14:paraId="61BB0C05" w14:textId="77777777" w:rsidTr="00101E1F">
        <w:trPr>
          <w:cantSplit/>
        </w:trPr>
        <w:tc>
          <w:tcPr>
            <w:tcW w:w="3270" w:type="dxa"/>
            <w:vMerge/>
            <w:shd w:val="clear" w:color="auto" w:fill="auto"/>
          </w:tcPr>
          <w:p w14:paraId="37DE4130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</w:p>
        </w:tc>
        <w:tc>
          <w:tcPr>
            <w:tcW w:w="3270" w:type="dxa"/>
            <w:shd w:val="clear" w:color="auto" w:fill="auto"/>
          </w:tcPr>
          <w:p w14:paraId="64779D09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proofErr w:type="spellStart"/>
            <w:r w:rsidRPr="00EC1DE3">
              <w:rPr>
                <w:rFonts w:cs="Arial"/>
              </w:rPr>
              <w:t>jmarks</w:t>
            </w:r>
            <w:proofErr w:type="spellEnd"/>
          </w:p>
        </w:tc>
        <w:tc>
          <w:tcPr>
            <w:tcW w:w="3270" w:type="dxa"/>
            <w:shd w:val="clear" w:color="auto" w:fill="auto"/>
          </w:tcPr>
          <w:p w14:paraId="5BD050DD" w14:textId="77777777" w:rsidR="00250D19" w:rsidRPr="00EC1DE3" w:rsidRDefault="00250D19" w:rsidP="001E289E">
            <w:pPr>
              <w:spacing w:before="40" w:after="40"/>
              <w:rPr>
                <w:rFonts w:cs="Arial"/>
              </w:rPr>
            </w:pPr>
            <w:r w:rsidRPr="00EC1DE3">
              <w:rPr>
                <w:rFonts w:cs="Arial"/>
              </w:rPr>
              <w:t>Read/Write</w:t>
            </w:r>
          </w:p>
        </w:tc>
      </w:tr>
    </w:tbl>
    <w:p w14:paraId="1878749D" w14:textId="77777777" w:rsidR="00971084" w:rsidRPr="00971084" w:rsidRDefault="00971084" w:rsidP="00971084">
      <w:pPr>
        <w:pStyle w:val="NCFE-Bullet-Short"/>
        <w:numPr>
          <w:ilvl w:val="0"/>
          <w:numId w:val="0"/>
        </w:numPr>
        <w:spacing w:before="0" w:after="0"/>
        <w:ind w:left="397"/>
        <w:rPr>
          <w:rFonts w:eastAsia="Arial"/>
        </w:rPr>
      </w:pPr>
    </w:p>
    <w:p w14:paraId="5FC8FE92" w14:textId="740F95CE" w:rsidR="00250D19" w:rsidRPr="00250D19" w:rsidRDefault="001C751A" w:rsidP="0078112A">
      <w:pPr>
        <w:pStyle w:val="NCFE-Bullet-Short"/>
        <w:spacing w:before="0" w:after="0"/>
        <w:rPr>
          <w:rFonts w:eastAsia="Arial"/>
        </w:rPr>
      </w:pPr>
      <w:r>
        <w:t>p</w:t>
      </w:r>
      <w:r w:rsidR="00250D19" w:rsidRPr="00250D19">
        <w:t xml:space="preserve">rovide evidence of </w:t>
      </w:r>
      <w:r w:rsidRPr="001C751A">
        <w:rPr>
          <w:bCs/>
        </w:rPr>
        <w:t>2</w:t>
      </w:r>
      <w:r w:rsidR="00250D19" w:rsidRPr="00250D19">
        <w:t xml:space="preserve"> activities that could help secure PC1 and explain what you did and why</w:t>
      </w:r>
    </w:p>
    <w:p w14:paraId="79A4B3FA" w14:textId="77777777" w:rsidR="0078112A" w:rsidRDefault="0078112A" w:rsidP="0078112A">
      <w:pPr>
        <w:spacing w:before="0" w:after="0"/>
        <w:rPr>
          <w:rFonts w:cs="Arial"/>
        </w:rPr>
      </w:pPr>
    </w:p>
    <w:p w14:paraId="3CDB1050" w14:textId="3CC50917" w:rsidR="00250D19" w:rsidRPr="00EC1DE3" w:rsidRDefault="00250D19" w:rsidP="0078112A">
      <w:pPr>
        <w:spacing w:before="0" w:after="0"/>
        <w:rPr>
          <w:rFonts w:cs="Arial"/>
        </w:rPr>
      </w:pPr>
      <w:r w:rsidRPr="00EC1DE3">
        <w:rPr>
          <w:rFonts w:cs="Arial"/>
        </w:rPr>
        <w:t xml:space="preserve">Reminder: </w:t>
      </w:r>
      <w:r w:rsidR="001C751A">
        <w:rPr>
          <w:rFonts w:cs="Arial"/>
        </w:rPr>
        <w:t>m</w:t>
      </w:r>
      <w:r w:rsidRPr="00EC1DE3">
        <w:rPr>
          <w:rFonts w:cs="Arial"/>
        </w:rPr>
        <w:t xml:space="preserve">ake sure you provide evidence for all tasks </w:t>
      </w:r>
      <w:r w:rsidR="39994981" w:rsidRPr="2F420116">
        <w:rPr>
          <w:rFonts w:cs="Arial"/>
        </w:rPr>
        <w:t xml:space="preserve">in the </w:t>
      </w:r>
      <w:r w:rsidR="001C751A">
        <w:rPr>
          <w:rFonts w:cs="Arial"/>
        </w:rPr>
        <w:t>i</w:t>
      </w:r>
      <w:r w:rsidRPr="00EC1DE3">
        <w:rPr>
          <w:rFonts w:cs="Arial"/>
        </w:rPr>
        <w:t xml:space="preserve">nstallation </w:t>
      </w:r>
      <w:r w:rsidR="001C751A">
        <w:rPr>
          <w:rFonts w:cs="Arial"/>
        </w:rPr>
        <w:t>l</w:t>
      </w:r>
      <w:r w:rsidRPr="00EC1DE3">
        <w:rPr>
          <w:rFonts w:cs="Arial"/>
        </w:rPr>
        <w:t xml:space="preserve">og in the </w:t>
      </w:r>
      <w:r w:rsidR="001C751A">
        <w:rPr>
          <w:rFonts w:cs="Arial"/>
        </w:rPr>
        <w:t>w</w:t>
      </w:r>
      <w:r w:rsidRPr="00EC1DE3">
        <w:rPr>
          <w:rFonts w:cs="Arial"/>
        </w:rPr>
        <w:t>orkbook.</w:t>
      </w:r>
    </w:p>
    <w:p w14:paraId="20200DF7" w14:textId="77777777" w:rsidR="0078112A" w:rsidRDefault="0078112A" w:rsidP="0078112A">
      <w:pPr>
        <w:pStyle w:val="Heading2"/>
        <w:spacing w:before="0" w:after="0"/>
      </w:pPr>
      <w:bookmarkStart w:id="25" w:name="_Toc74221449"/>
    </w:p>
    <w:p w14:paraId="3B0DAEC5" w14:textId="3E9974BB" w:rsidR="00250D19" w:rsidRPr="00EC1DE3" w:rsidRDefault="00250D19" w:rsidP="0078112A">
      <w:pPr>
        <w:pStyle w:val="Heading2"/>
        <w:spacing w:before="0" w:after="0"/>
      </w:pPr>
      <w:r w:rsidRPr="00EC1DE3">
        <w:t>Evidence</w:t>
      </w:r>
      <w:bookmarkEnd w:id="25"/>
    </w:p>
    <w:p w14:paraId="75E2F276" w14:textId="77777777" w:rsidR="0078112A" w:rsidRDefault="0078112A" w:rsidP="0078112A">
      <w:pPr>
        <w:spacing w:before="0" w:after="0"/>
        <w:rPr>
          <w:rFonts w:cs="Arial"/>
        </w:rPr>
      </w:pPr>
    </w:p>
    <w:p w14:paraId="2DD79108" w14:textId="77777777" w:rsidR="00F91B4F" w:rsidRPr="00F10304" w:rsidRDefault="001C751A" w:rsidP="001C751A">
      <w:pPr>
        <w:pStyle w:val="ListParagraph"/>
        <w:numPr>
          <w:ilvl w:val="0"/>
          <w:numId w:val="12"/>
        </w:numPr>
        <w:spacing w:before="0" w:after="0"/>
      </w:pPr>
      <w:r w:rsidRPr="001C751A">
        <w:rPr>
          <w:rFonts w:cs="Arial"/>
        </w:rPr>
        <w:t>i</w:t>
      </w:r>
      <w:r w:rsidR="00250D19" w:rsidRPr="001C751A">
        <w:rPr>
          <w:rFonts w:cs="Arial"/>
        </w:rPr>
        <w:t xml:space="preserve">nstallation </w:t>
      </w:r>
      <w:r w:rsidRPr="001C751A">
        <w:rPr>
          <w:rFonts w:cs="Arial"/>
        </w:rPr>
        <w:t>l</w:t>
      </w:r>
      <w:r w:rsidR="00250D19" w:rsidRPr="001C751A">
        <w:rPr>
          <w:rFonts w:cs="Arial"/>
        </w:rPr>
        <w:t>og</w:t>
      </w:r>
    </w:p>
    <w:p w14:paraId="4792359E" w14:textId="77777777" w:rsidR="00F10304" w:rsidRDefault="00F10304" w:rsidP="00F10304">
      <w:pPr>
        <w:spacing w:before="0" w:after="0"/>
      </w:pPr>
    </w:p>
    <w:p w14:paraId="13B0228C" w14:textId="77777777" w:rsidR="00F10304" w:rsidRDefault="00F10304" w:rsidP="00F10304">
      <w:pPr>
        <w:spacing w:before="0" w:after="0"/>
      </w:pPr>
    </w:p>
    <w:p w14:paraId="0BFF91C5" w14:textId="77777777" w:rsidR="005E4D4C" w:rsidRPr="00601309" w:rsidRDefault="005E4D4C" w:rsidP="0078112A">
      <w:pPr>
        <w:pStyle w:val="Heading1"/>
        <w:spacing w:before="0" w:after="0"/>
      </w:pPr>
      <w:r w:rsidRPr="00601309">
        <w:lastRenderedPageBreak/>
        <w:t>Document information</w:t>
      </w:r>
    </w:p>
    <w:p w14:paraId="608C4873" w14:textId="77777777" w:rsidR="0078112A" w:rsidRDefault="0078112A" w:rsidP="0078112A">
      <w:pPr>
        <w:pStyle w:val="NCFE-document-owner"/>
        <w:rPr>
          <w:rFonts w:cs="Times New Roman"/>
        </w:rPr>
      </w:pPr>
    </w:p>
    <w:p w14:paraId="6687DB66" w14:textId="570E7430" w:rsidR="008B4A42" w:rsidRPr="00601309" w:rsidRDefault="008B4A42" w:rsidP="0078112A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083111E3" w14:textId="77777777" w:rsidR="0078112A" w:rsidRDefault="0078112A" w:rsidP="0078112A">
      <w:pPr>
        <w:pStyle w:val="NCFE-document-owner"/>
      </w:pPr>
    </w:p>
    <w:p w14:paraId="04F8D809" w14:textId="14F306EF" w:rsidR="005E4D4C" w:rsidRDefault="005C377C" w:rsidP="0078112A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250D19">
          <w:t>Head of Assessment Design</w:t>
        </w:r>
      </w:fldSimple>
    </w:p>
    <w:p w14:paraId="4A5DC57B" w14:textId="0A6DE48A" w:rsidR="00AF7E74" w:rsidRDefault="00AF7E74" w:rsidP="00AF7E74">
      <w:pPr>
        <w:rPr>
          <w:rFonts w:cs="Arial"/>
        </w:rPr>
      </w:pPr>
    </w:p>
    <w:p w14:paraId="34E54857" w14:textId="77777777" w:rsidR="00AF7E74" w:rsidRPr="00AF7E74" w:rsidRDefault="00AF7E74" w:rsidP="00FE4582"/>
    <w:sectPr w:rsidR="00AF7E74" w:rsidRPr="00AF7E74" w:rsidSect="00FE4582">
      <w:headerReference w:type="default" r:id="rId16"/>
      <w:footerReference w:type="default" r:id="rId17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F51DC" w14:textId="77777777" w:rsidR="00C33565" w:rsidRDefault="00C33565" w:rsidP="003020C6">
      <w:r>
        <w:separator/>
      </w:r>
    </w:p>
  </w:endnote>
  <w:endnote w:type="continuationSeparator" w:id="0">
    <w:p w14:paraId="08C38F5E" w14:textId="77777777" w:rsidR="00C33565" w:rsidRDefault="00C33565" w:rsidP="003020C6">
      <w:r>
        <w:continuationSeparator/>
      </w:r>
    </w:p>
  </w:endnote>
  <w:endnote w:type="continuationNotice" w:id="1">
    <w:p w14:paraId="61F38ADD" w14:textId="77777777" w:rsidR="00C33565" w:rsidRDefault="00C335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A08BC" w14:textId="6081DA18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5F0CD8">
      <w:fldChar w:fldCharType="begin"/>
    </w:r>
    <w:r w:rsidR="00ED477E">
      <w:instrText xml:space="preserve"> STYLEREF  NCFE-document-version-number  \* MERGEFORMAT </w:instrText>
    </w:r>
    <w:r w:rsidR="005F0CD8">
      <w:fldChar w:fldCharType="separate"/>
    </w:r>
    <w:r w:rsidR="00C116C1">
      <w:rPr>
        <w:b/>
        <w:bCs/>
        <w:noProof/>
        <w:lang w:val="en-US"/>
      </w:rPr>
      <w:t>Error! No text of specified style in document.</w:t>
    </w:r>
    <w:r w:rsidR="005F0CD8">
      <w:fldChar w:fldCharType="end"/>
    </w:r>
    <w:r w:rsidR="003932BC" w:rsidRPr="00F82BE8">
      <w:rPr>
        <w:rFonts w:cs="Arial"/>
        <w:szCs w:val="16"/>
      </w:rPr>
      <w:t xml:space="preserve">  </w:t>
    </w:r>
    <w:r w:rsidR="005F0CD8">
      <w:fldChar w:fldCharType="begin"/>
    </w:r>
    <w:r w:rsidR="00ED477E">
      <w:instrText xml:space="preserve"> STYLEREF  NCFE-document-version-number-date  \* MERGEFORMAT </w:instrText>
    </w:r>
    <w:r w:rsidR="005F0CD8">
      <w:fldChar w:fldCharType="separate"/>
    </w:r>
    <w:r w:rsidR="00C116C1">
      <w:rPr>
        <w:b/>
        <w:bCs/>
        <w:noProof/>
        <w:lang w:val="en-US"/>
      </w:rPr>
      <w:t>Error! No text of specified style in document.</w:t>
    </w:r>
    <w:r w:rsidR="005F0CD8">
      <w:fldChar w:fldCharType="end"/>
    </w:r>
    <w:r w:rsidR="00CC4D23">
      <w:ptab w:relativeTo="margin" w:alignment="right" w:leader="none"/>
    </w:r>
    <w:r w:rsidR="005F0CD8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5F0CD8">
      <w:rPr>
        <w:rFonts w:cs="Arial"/>
        <w:szCs w:val="16"/>
      </w:rPr>
      <w:fldChar w:fldCharType="separate"/>
    </w:r>
    <w:r w:rsidR="00250D19" w:rsidRPr="00250D19">
      <w:rPr>
        <w:rFonts w:cs="Arial"/>
        <w:noProof/>
        <w:sz w:val="20"/>
        <w:szCs w:val="16"/>
      </w:rPr>
      <w:t>1</w:t>
    </w:r>
    <w:r w:rsidR="005F0CD8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250D19" w:rsidRPr="00250D19">
        <w:rPr>
          <w:rFonts w:cs="Arial"/>
          <w:noProof/>
          <w:szCs w:val="16"/>
        </w:rPr>
        <w:t>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0056" w14:textId="24A6E561" w:rsidR="00634E6B" w:rsidRDefault="00634E6B" w:rsidP="00634E6B">
    <w:pPr>
      <w:pStyle w:val="Footer"/>
      <w:spacing w:before="0" w:after="0"/>
    </w:pPr>
    <w:r w:rsidRPr="00634E6B">
      <w:rPr>
        <w:rFonts w:cs="Arial"/>
        <w:b/>
        <w:sz w:val="18"/>
        <w:szCs w:val="18"/>
      </w:rPr>
      <w:t xml:space="preserve">Version 1.0    </w:t>
    </w:r>
    <w:r>
      <w:rPr>
        <w:rFonts w:cs="Arial"/>
        <w:sz w:val="18"/>
        <w:szCs w:val="18"/>
      </w:rPr>
      <w:t xml:space="preserve">September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028A8C15" w14:textId="77777777" w:rsidR="00634E6B" w:rsidRDefault="00634E6B" w:rsidP="00634E6B">
    <w:pPr>
      <w:pStyle w:val="Footer"/>
      <w:spacing w:before="0"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1F01" w14:textId="40A704A6" w:rsidR="00FE4582" w:rsidRDefault="00FE4582" w:rsidP="00634E6B">
    <w:pPr>
      <w:pStyle w:val="Footer"/>
      <w:spacing w:before="0" w:after="0"/>
    </w:pPr>
    <w:r w:rsidRPr="00FE4582">
      <w:rPr>
        <w:rFonts w:cs="Arial"/>
        <w:b/>
        <w:sz w:val="18"/>
        <w:szCs w:val="18"/>
      </w:rPr>
      <w:t xml:space="preserve">Version 1.0    </w:t>
    </w:r>
    <w:r w:rsidRPr="00FE4582">
      <w:rPr>
        <w:rFonts w:cs="Arial"/>
        <w:sz w:val="18"/>
        <w:szCs w:val="18"/>
      </w:rPr>
      <w:t>September</w:t>
    </w:r>
    <w:r>
      <w:rPr>
        <w:rFonts w:cs="Arial"/>
        <w:sz w:val="18"/>
        <w:szCs w:val="18"/>
      </w:rPr>
      <w:t xml:space="preserve">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1914" w14:textId="77777777" w:rsidR="00C33565" w:rsidRDefault="00C33565" w:rsidP="003020C6">
      <w:r>
        <w:separator/>
      </w:r>
    </w:p>
  </w:footnote>
  <w:footnote w:type="continuationSeparator" w:id="0">
    <w:p w14:paraId="513E209D" w14:textId="77777777" w:rsidR="00C33565" w:rsidRDefault="00C33565" w:rsidP="003020C6">
      <w:r>
        <w:continuationSeparator/>
      </w:r>
    </w:p>
  </w:footnote>
  <w:footnote w:type="continuationNotice" w:id="1">
    <w:p w14:paraId="67CF833B" w14:textId="77777777" w:rsidR="00C33565" w:rsidRDefault="00C3356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750ADA4D" w14:textId="77777777" w:rsidR="0064193A" w:rsidRDefault="00C33565" w:rsidP="00071305">
        <w:pPr>
          <w:pStyle w:val="Head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EF1E" w14:textId="03C1E2AD" w:rsidR="006F768C" w:rsidRDefault="006F768C" w:rsidP="006F768C">
    <w:pPr>
      <w:tabs>
        <w:tab w:val="left" w:pos="4678"/>
        <w:tab w:val="right" w:pos="10198"/>
      </w:tabs>
      <w:spacing w:before="0" w:after="0"/>
      <w:rPr>
        <w:rFonts w:cs="Arial"/>
        <w:bCs/>
        <w:noProof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>Working in digital support</w:t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0AFF49B6" w14:textId="77D36ECF" w:rsidR="0041493E" w:rsidRPr="006F768C" w:rsidRDefault="0041493E" w:rsidP="006F76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21C85"/>
    <w:multiLevelType w:val="hybridMultilevel"/>
    <w:tmpl w:val="93E41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C045F"/>
    <w:multiLevelType w:val="hybridMultilevel"/>
    <w:tmpl w:val="D6621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3341C"/>
    <w:multiLevelType w:val="hybridMultilevel"/>
    <w:tmpl w:val="9AC87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706F6"/>
    <w:multiLevelType w:val="hybridMultilevel"/>
    <w:tmpl w:val="7D3829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5" w15:restartNumberingAfterBreak="0">
    <w:nsid w:val="79C7286D"/>
    <w:multiLevelType w:val="multilevel"/>
    <w:tmpl w:val="10D883F2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5"/>
  </w:num>
  <w:num w:numId="5">
    <w:abstractNumId w:val="5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C9C"/>
    <w:rsid w:val="00010018"/>
    <w:rsid w:val="00014570"/>
    <w:rsid w:val="000153B1"/>
    <w:rsid w:val="00016E73"/>
    <w:rsid w:val="00017C01"/>
    <w:rsid w:val="00023377"/>
    <w:rsid w:val="000255DC"/>
    <w:rsid w:val="00033C59"/>
    <w:rsid w:val="0004613C"/>
    <w:rsid w:val="00055AD7"/>
    <w:rsid w:val="00063DEB"/>
    <w:rsid w:val="000644F1"/>
    <w:rsid w:val="000646CF"/>
    <w:rsid w:val="00071305"/>
    <w:rsid w:val="000853A3"/>
    <w:rsid w:val="00086248"/>
    <w:rsid w:val="000A0449"/>
    <w:rsid w:val="000A2B92"/>
    <w:rsid w:val="000A4127"/>
    <w:rsid w:val="000A5CC5"/>
    <w:rsid w:val="000C27F4"/>
    <w:rsid w:val="000D115E"/>
    <w:rsid w:val="000D31B6"/>
    <w:rsid w:val="000F24A9"/>
    <w:rsid w:val="000F4E74"/>
    <w:rsid w:val="000F7F61"/>
    <w:rsid w:val="00101E1F"/>
    <w:rsid w:val="0010240A"/>
    <w:rsid w:val="0011344B"/>
    <w:rsid w:val="00113E0D"/>
    <w:rsid w:val="00155C9C"/>
    <w:rsid w:val="00162105"/>
    <w:rsid w:val="001743E5"/>
    <w:rsid w:val="001752D5"/>
    <w:rsid w:val="00176A6F"/>
    <w:rsid w:val="00177217"/>
    <w:rsid w:val="00187A5E"/>
    <w:rsid w:val="00192819"/>
    <w:rsid w:val="00194499"/>
    <w:rsid w:val="00197A56"/>
    <w:rsid w:val="001A09FC"/>
    <w:rsid w:val="001B4C8F"/>
    <w:rsid w:val="001B5526"/>
    <w:rsid w:val="001B6603"/>
    <w:rsid w:val="001B6F00"/>
    <w:rsid w:val="001B7608"/>
    <w:rsid w:val="001C751A"/>
    <w:rsid w:val="001D3DA4"/>
    <w:rsid w:val="001E289E"/>
    <w:rsid w:val="001E5584"/>
    <w:rsid w:val="001F0FD2"/>
    <w:rsid w:val="001F2E12"/>
    <w:rsid w:val="001F7EBF"/>
    <w:rsid w:val="002048D7"/>
    <w:rsid w:val="00210A94"/>
    <w:rsid w:val="00214E6E"/>
    <w:rsid w:val="00235F63"/>
    <w:rsid w:val="00235FE0"/>
    <w:rsid w:val="0024293E"/>
    <w:rsid w:val="00250D19"/>
    <w:rsid w:val="00262D1A"/>
    <w:rsid w:val="00270638"/>
    <w:rsid w:val="002A16BF"/>
    <w:rsid w:val="002A43DF"/>
    <w:rsid w:val="002B0492"/>
    <w:rsid w:val="002B1263"/>
    <w:rsid w:val="002B3C99"/>
    <w:rsid w:val="002D012D"/>
    <w:rsid w:val="002D2775"/>
    <w:rsid w:val="002D3CE4"/>
    <w:rsid w:val="002E0EE2"/>
    <w:rsid w:val="002F2AEC"/>
    <w:rsid w:val="003020C6"/>
    <w:rsid w:val="00303B87"/>
    <w:rsid w:val="00304A8E"/>
    <w:rsid w:val="00313DF1"/>
    <w:rsid w:val="00327C47"/>
    <w:rsid w:val="00331FEF"/>
    <w:rsid w:val="0034490A"/>
    <w:rsid w:val="00346097"/>
    <w:rsid w:val="00350698"/>
    <w:rsid w:val="00351F1F"/>
    <w:rsid w:val="00354F0C"/>
    <w:rsid w:val="0036222A"/>
    <w:rsid w:val="003750BE"/>
    <w:rsid w:val="00381691"/>
    <w:rsid w:val="00385699"/>
    <w:rsid w:val="00385BB1"/>
    <w:rsid w:val="0038752F"/>
    <w:rsid w:val="0039070F"/>
    <w:rsid w:val="00391ACC"/>
    <w:rsid w:val="003932BC"/>
    <w:rsid w:val="003A043A"/>
    <w:rsid w:val="003A2122"/>
    <w:rsid w:val="003B3572"/>
    <w:rsid w:val="003C1EB4"/>
    <w:rsid w:val="003C51AD"/>
    <w:rsid w:val="003D4A1D"/>
    <w:rsid w:val="003D612B"/>
    <w:rsid w:val="003D66CE"/>
    <w:rsid w:val="003E2F7A"/>
    <w:rsid w:val="003E485A"/>
    <w:rsid w:val="003F301E"/>
    <w:rsid w:val="003F6ED6"/>
    <w:rsid w:val="003F708B"/>
    <w:rsid w:val="003F7704"/>
    <w:rsid w:val="00401305"/>
    <w:rsid w:val="00410569"/>
    <w:rsid w:val="0041493E"/>
    <w:rsid w:val="00414A89"/>
    <w:rsid w:val="00433947"/>
    <w:rsid w:val="00435A96"/>
    <w:rsid w:val="00436281"/>
    <w:rsid w:val="00444886"/>
    <w:rsid w:val="00446AC5"/>
    <w:rsid w:val="00447517"/>
    <w:rsid w:val="00447F21"/>
    <w:rsid w:val="00450269"/>
    <w:rsid w:val="0045164E"/>
    <w:rsid w:val="00452F33"/>
    <w:rsid w:val="00456783"/>
    <w:rsid w:val="00467F93"/>
    <w:rsid w:val="0047321C"/>
    <w:rsid w:val="00475BAC"/>
    <w:rsid w:val="00476BCD"/>
    <w:rsid w:val="00493A65"/>
    <w:rsid w:val="00494423"/>
    <w:rsid w:val="004A2030"/>
    <w:rsid w:val="004B1E61"/>
    <w:rsid w:val="004B2F45"/>
    <w:rsid w:val="004B7671"/>
    <w:rsid w:val="004C2E63"/>
    <w:rsid w:val="004E02C2"/>
    <w:rsid w:val="004E1379"/>
    <w:rsid w:val="004E1FB7"/>
    <w:rsid w:val="004F294F"/>
    <w:rsid w:val="005038E1"/>
    <w:rsid w:val="00510C4D"/>
    <w:rsid w:val="00511938"/>
    <w:rsid w:val="00513599"/>
    <w:rsid w:val="005209D7"/>
    <w:rsid w:val="00524F58"/>
    <w:rsid w:val="00534AC4"/>
    <w:rsid w:val="005467CC"/>
    <w:rsid w:val="00550DB5"/>
    <w:rsid w:val="0056013C"/>
    <w:rsid w:val="00566FA5"/>
    <w:rsid w:val="00567EDD"/>
    <w:rsid w:val="0057165A"/>
    <w:rsid w:val="0058582B"/>
    <w:rsid w:val="0058602F"/>
    <w:rsid w:val="005955BB"/>
    <w:rsid w:val="00596F2C"/>
    <w:rsid w:val="005A1E3B"/>
    <w:rsid w:val="005A3989"/>
    <w:rsid w:val="005A774E"/>
    <w:rsid w:val="005B30C6"/>
    <w:rsid w:val="005B673F"/>
    <w:rsid w:val="005C0B0A"/>
    <w:rsid w:val="005C377C"/>
    <w:rsid w:val="005C41BC"/>
    <w:rsid w:val="005C4529"/>
    <w:rsid w:val="005E2E11"/>
    <w:rsid w:val="005E38DC"/>
    <w:rsid w:val="005E4D4C"/>
    <w:rsid w:val="005E6AB7"/>
    <w:rsid w:val="005E7FE8"/>
    <w:rsid w:val="005F0CD8"/>
    <w:rsid w:val="005F2262"/>
    <w:rsid w:val="005F35CE"/>
    <w:rsid w:val="005F38D3"/>
    <w:rsid w:val="005F6426"/>
    <w:rsid w:val="00601309"/>
    <w:rsid w:val="00603715"/>
    <w:rsid w:val="0060539A"/>
    <w:rsid w:val="00613F24"/>
    <w:rsid w:val="00630ED1"/>
    <w:rsid w:val="00634E6B"/>
    <w:rsid w:val="0064193A"/>
    <w:rsid w:val="00641CE1"/>
    <w:rsid w:val="00651FAA"/>
    <w:rsid w:val="00663AA0"/>
    <w:rsid w:val="006650FF"/>
    <w:rsid w:val="00666898"/>
    <w:rsid w:val="00670D5D"/>
    <w:rsid w:val="00680D78"/>
    <w:rsid w:val="0068231B"/>
    <w:rsid w:val="0069100F"/>
    <w:rsid w:val="00691BE0"/>
    <w:rsid w:val="00693E0D"/>
    <w:rsid w:val="006B3871"/>
    <w:rsid w:val="006D3632"/>
    <w:rsid w:val="006D7F2C"/>
    <w:rsid w:val="006F1655"/>
    <w:rsid w:val="006F70E3"/>
    <w:rsid w:val="006F768C"/>
    <w:rsid w:val="007000A0"/>
    <w:rsid w:val="00700E18"/>
    <w:rsid w:val="00702029"/>
    <w:rsid w:val="0071171E"/>
    <w:rsid w:val="00712178"/>
    <w:rsid w:val="00717931"/>
    <w:rsid w:val="00723BF8"/>
    <w:rsid w:val="007350A3"/>
    <w:rsid w:val="00741F74"/>
    <w:rsid w:val="00757055"/>
    <w:rsid w:val="00762D12"/>
    <w:rsid w:val="00773A5C"/>
    <w:rsid w:val="00774C40"/>
    <w:rsid w:val="0078112A"/>
    <w:rsid w:val="007831A6"/>
    <w:rsid w:val="00785629"/>
    <w:rsid w:val="007867AD"/>
    <w:rsid w:val="007B09C2"/>
    <w:rsid w:val="007B1E9A"/>
    <w:rsid w:val="007B7B21"/>
    <w:rsid w:val="007B7E28"/>
    <w:rsid w:val="007C613B"/>
    <w:rsid w:val="007E0FE4"/>
    <w:rsid w:val="007F2762"/>
    <w:rsid w:val="00801025"/>
    <w:rsid w:val="00813193"/>
    <w:rsid w:val="008148DB"/>
    <w:rsid w:val="008235DE"/>
    <w:rsid w:val="00823735"/>
    <w:rsid w:val="008239EA"/>
    <w:rsid w:val="00824A96"/>
    <w:rsid w:val="00825074"/>
    <w:rsid w:val="00827C81"/>
    <w:rsid w:val="00833077"/>
    <w:rsid w:val="00833B9B"/>
    <w:rsid w:val="00835AEC"/>
    <w:rsid w:val="00847B9D"/>
    <w:rsid w:val="00852E39"/>
    <w:rsid w:val="00856321"/>
    <w:rsid w:val="0086467D"/>
    <w:rsid w:val="00865128"/>
    <w:rsid w:val="00877274"/>
    <w:rsid w:val="0088246F"/>
    <w:rsid w:val="00885E6A"/>
    <w:rsid w:val="0089707A"/>
    <w:rsid w:val="008B07D4"/>
    <w:rsid w:val="008B4A42"/>
    <w:rsid w:val="008B5409"/>
    <w:rsid w:val="008B7509"/>
    <w:rsid w:val="008C1340"/>
    <w:rsid w:val="008C3919"/>
    <w:rsid w:val="008C4B3C"/>
    <w:rsid w:val="008D7109"/>
    <w:rsid w:val="008E1650"/>
    <w:rsid w:val="008E1DC5"/>
    <w:rsid w:val="008E3E27"/>
    <w:rsid w:val="008E561C"/>
    <w:rsid w:val="008E6C87"/>
    <w:rsid w:val="008F3210"/>
    <w:rsid w:val="008F3C25"/>
    <w:rsid w:val="00900523"/>
    <w:rsid w:val="00900882"/>
    <w:rsid w:val="00903C18"/>
    <w:rsid w:val="00904DF1"/>
    <w:rsid w:val="00913726"/>
    <w:rsid w:val="00914FD7"/>
    <w:rsid w:val="00916ABD"/>
    <w:rsid w:val="00925F9B"/>
    <w:rsid w:val="009311AB"/>
    <w:rsid w:val="0093715F"/>
    <w:rsid w:val="009448ED"/>
    <w:rsid w:val="00951DF5"/>
    <w:rsid w:val="00953450"/>
    <w:rsid w:val="009646D7"/>
    <w:rsid w:val="00971084"/>
    <w:rsid w:val="00971C4E"/>
    <w:rsid w:val="00986832"/>
    <w:rsid w:val="009922D8"/>
    <w:rsid w:val="009A366A"/>
    <w:rsid w:val="009B09F0"/>
    <w:rsid w:val="009B75D2"/>
    <w:rsid w:val="009D7BB8"/>
    <w:rsid w:val="009E0C0F"/>
    <w:rsid w:val="009E18EB"/>
    <w:rsid w:val="009E23DA"/>
    <w:rsid w:val="009F1985"/>
    <w:rsid w:val="00A041DA"/>
    <w:rsid w:val="00A07413"/>
    <w:rsid w:val="00A30976"/>
    <w:rsid w:val="00A32298"/>
    <w:rsid w:val="00A41F89"/>
    <w:rsid w:val="00A420D9"/>
    <w:rsid w:val="00A44314"/>
    <w:rsid w:val="00A4484B"/>
    <w:rsid w:val="00A46AC7"/>
    <w:rsid w:val="00A60F9A"/>
    <w:rsid w:val="00A618D2"/>
    <w:rsid w:val="00A67F95"/>
    <w:rsid w:val="00A73817"/>
    <w:rsid w:val="00A80FC9"/>
    <w:rsid w:val="00A94113"/>
    <w:rsid w:val="00AA3F3C"/>
    <w:rsid w:val="00AA6603"/>
    <w:rsid w:val="00AA6ACA"/>
    <w:rsid w:val="00AA6D12"/>
    <w:rsid w:val="00AA6F9B"/>
    <w:rsid w:val="00AB334F"/>
    <w:rsid w:val="00AB6A09"/>
    <w:rsid w:val="00AB751E"/>
    <w:rsid w:val="00AC0888"/>
    <w:rsid w:val="00AC1184"/>
    <w:rsid w:val="00AC6239"/>
    <w:rsid w:val="00AD213B"/>
    <w:rsid w:val="00AD7B7F"/>
    <w:rsid w:val="00AE74FC"/>
    <w:rsid w:val="00AF7BAE"/>
    <w:rsid w:val="00AF7E74"/>
    <w:rsid w:val="00B10D49"/>
    <w:rsid w:val="00B1449D"/>
    <w:rsid w:val="00B40CE9"/>
    <w:rsid w:val="00B4503B"/>
    <w:rsid w:val="00B52F81"/>
    <w:rsid w:val="00B53643"/>
    <w:rsid w:val="00B56168"/>
    <w:rsid w:val="00B56FEA"/>
    <w:rsid w:val="00B64C4E"/>
    <w:rsid w:val="00B6550E"/>
    <w:rsid w:val="00B67F7D"/>
    <w:rsid w:val="00B71677"/>
    <w:rsid w:val="00B744E0"/>
    <w:rsid w:val="00B823A4"/>
    <w:rsid w:val="00B840A5"/>
    <w:rsid w:val="00B96E23"/>
    <w:rsid w:val="00BA4A56"/>
    <w:rsid w:val="00BB0E95"/>
    <w:rsid w:val="00BB18A5"/>
    <w:rsid w:val="00BB668D"/>
    <w:rsid w:val="00BE03E3"/>
    <w:rsid w:val="00BE35DE"/>
    <w:rsid w:val="00BF14F6"/>
    <w:rsid w:val="00BF3715"/>
    <w:rsid w:val="00C03CE6"/>
    <w:rsid w:val="00C0428B"/>
    <w:rsid w:val="00C04B43"/>
    <w:rsid w:val="00C0627C"/>
    <w:rsid w:val="00C066BD"/>
    <w:rsid w:val="00C10F78"/>
    <w:rsid w:val="00C116C1"/>
    <w:rsid w:val="00C14C13"/>
    <w:rsid w:val="00C21C62"/>
    <w:rsid w:val="00C23123"/>
    <w:rsid w:val="00C33565"/>
    <w:rsid w:val="00C34BFF"/>
    <w:rsid w:val="00C3630F"/>
    <w:rsid w:val="00C3797A"/>
    <w:rsid w:val="00C41312"/>
    <w:rsid w:val="00C51F91"/>
    <w:rsid w:val="00C52E40"/>
    <w:rsid w:val="00C5351C"/>
    <w:rsid w:val="00C55D23"/>
    <w:rsid w:val="00C6695D"/>
    <w:rsid w:val="00C743D5"/>
    <w:rsid w:val="00C74DFF"/>
    <w:rsid w:val="00C81027"/>
    <w:rsid w:val="00C86804"/>
    <w:rsid w:val="00C87B7D"/>
    <w:rsid w:val="00CA0541"/>
    <w:rsid w:val="00CA32E1"/>
    <w:rsid w:val="00CB5F21"/>
    <w:rsid w:val="00CB67C7"/>
    <w:rsid w:val="00CB6F99"/>
    <w:rsid w:val="00CC1A19"/>
    <w:rsid w:val="00CC4261"/>
    <w:rsid w:val="00CC4D23"/>
    <w:rsid w:val="00CD014D"/>
    <w:rsid w:val="00CD2A62"/>
    <w:rsid w:val="00CD2E92"/>
    <w:rsid w:val="00CD5A54"/>
    <w:rsid w:val="00D01AFE"/>
    <w:rsid w:val="00D027F6"/>
    <w:rsid w:val="00D0373F"/>
    <w:rsid w:val="00D16207"/>
    <w:rsid w:val="00D210C2"/>
    <w:rsid w:val="00D2188F"/>
    <w:rsid w:val="00D2258B"/>
    <w:rsid w:val="00D23E33"/>
    <w:rsid w:val="00D33343"/>
    <w:rsid w:val="00D33384"/>
    <w:rsid w:val="00D5125C"/>
    <w:rsid w:val="00D52EC5"/>
    <w:rsid w:val="00D54F91"/>
    <w:rsid w:val="00D64999"/>
    <w:rsid w:val="00D72E29"/>
    <w:rsid w:val="00D739C4"/>
    <w:rsid w:val="00D741D0"/>
    <w:rsid w:val="00D82C0C"/>
    <w:rsid w:val="00D91E28"/>
    <w:rsid w:val="00D93E08"/>
    <w:rsid w:val="00D9447D"/>
    <w:rsid w:val="00D96AAA"/>
    <w:rsid w:val="00DA05FE"/>
    <w:rsid w:val="00DC0AE1"/>
    <w:rsid w:val="00DC0EF6"/>
    <w:rsid w:val="00DC1B4D"/>
    <w:rsid w:val="00DC21E7"/>
    <w:rsid w:val="00DC2235"/>
    <w:rsid w:val="00DD66AA"/>
    <w:rsid w:val="00DD7BC0"/>
    <w:rsid w:val="00DE0979"/>
    <w:rsid w:val="00DE51D8"/>
    <w:rsid w:val="00DF1443"/>
    <w:rsid w:val="00DF1FB7"/>
    <w:rsid w:val="00DF46BD"/>
    <w:rsid w:val="00E002E1"/>
    <w:rsid w:val="00E15244"/>
    <w:rsid w:val="00E2201D"/>
    <w:rsid w:val="00E26FE2"/>
    <w:rsid w:val="00E3097D"/>
    <w:rsid w:val="00E31E8B"/>
    <w:rsid w:val="00E404F7"/>
    <w:rsid w:val="00E42A2D"/>
    <w:rsid w:val="00E454E9"/>
    <w:rsid w:val="00E45B80"/>
    <w:rsid w:val="00E52F5F"/>
    <w:rsid w:val="00E62D3F"/>
    <w:rsid w:val="00E63850"/>
    <w:rsid w:val="00E658C6"/>
    <w:rsid w:val="00E65B43"/>
    <w:rsid w:val="00E6646D"/>
    <w:rsid w:val="00E72DF7"/>
    <w:rsid w:val="00E77253"/>
    <w:rsid w:val="00E85CA9"/>
    <w:rsid w:val="00E9065C"/>
    <w:rsid w:val="00E94254"/>
    <w:rsid w:val="00E962FB"/>
    <w:rsid w:val="00EA1185"/>
    <w:rsid w:val="00EA788C"/>
    <w:rsid w:val="00EB1CDA"/>
    <w:rsid w:val="00EB33D9"/>
    <w:rsid w:val="00EB7F52"/>
    <w:rsid w:val="00EC7ECE"/>
    <w:rsid w:val="00ED1AE9"/>
    <w:rsid w:val="00ED2E59"/>
    <w:rsid w:val="00ED477E"/>
    <w:rsid w:val="00ED69DE"/>
    <w:rsid w:val="00EE24EC"/>
    <w:rsid w:val="00EE5CEF"/>
    <w:rsid w:val="00EE72D8"/>
    <w:rsid w:val="00EF0732"/>
    <w:rsid w:val="00F03A3A"/>
    <w:rsid w:val="00F05067"/>
    <w:rsid w:val="00F10304"/>
    <w:rsid w:val="00F22490"/>
    <w:rsid w:val="00F30DD0"/>
    <w:rsid w:val="00F34074"/>
    <w:rsid w:val="00F36F4D"/>
    <w:rsid w:val="00F4772C"/>
    <w:rsid w:val="00F47870"/>
    <w:rsid w:val="00F5790F"/>
    <w:rsid w:val="00F623D4"/>
    <w:rsid w:val="00F67522"/>
    <w:rsid w:val="00F71833"/>
    <w:rsid w:val="00F73DA2"/>
    <w:rsid w:val="00F82BE8"/>
    <w:rsid w:val="00F840F5"/>
    <w:rsid w:val="00F87887"/>
    <w:rsid w:val="00F91B4F"/>
    <w:rsid w:val="00F92D4E"/>
    <w:rsid w:val="00F97E81"/>
    <w:rsid w:val="00FA0B2F"/>
    <w:rsid w:val="00FA25FA"/>
    <w:rsid w:val="00FA5854"/>
    <w:rsid w:val="00FB0B51"/>
    <w:rsid w:val="00FC4809"/>
    <w:rsid w:val="00FD044D"/>
    <w:rsid w:val="00FE0B15"/>
    <w:rsid w:val="00FE1D07"/>
    <w:rsid w:val="00FE2738"/>
    <w:rsid w:val="00FE4582"/>
    <w:rsid w:val="00FE6F0C"/>
    <w:rsid w:val="00FF4EF2"/>
    <w:rsid w:val="0B22E372"/>
    <w:rsid w:val="1A5A005D"/>
    <w:rsid w:val="2F420116"/>
    <w:rsid w:val="35D89568"/>
    <w:rsid w:val="3625143B"/>
    <w:rsid w:val="39994981"/>
    <w:rsid w:val="45F367C7"/>
    <w:rsid w:val="46858BC9"/>
    <w:rsid w:val="4783ED0C"/>
    <w:rsid w:val="5309D29B"/>
    <w:rsid w:val="578F7286"/>
    <w:rsid w:val="718F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4381A769"/>
  <w15:docId w15:val="{0735D596-97DA-432C-89F9-B013DFF3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FEA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2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B56FEA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6FEA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67F95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2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071305"/>
    <w:pPr>
      <w:numPr>
        <w:numId w:val="1"/>
      </w:numPr>
    </w:pPr>
  </w:style>
  <w:style w:type="paragraph" w:customStyle="1" w:styleId="NCFE-Bullet-Table">
    <w:name w:val="NCFE-Bullet-Table"/>
    <w:qFormat/>
    <w:rsid w:val="00B56FEA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FEA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6FEA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character" w:styleId="UnresolvedMention">
    <w:name w:val="Unresolved Mention"/>
    <w:basedOn w:val="DefaultParagraphFont"/>
    <w:uiPriority w:val="99"/>
    <w:unhideWhenUsed/>
    <w:rsid w:val="00723B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3BF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digital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Props1.xml><?xml version="1.0" encoding="utf-8"?>
<ds:datastoreItem xmlns:ds="http://schemas.openxmlformats.org/officeDocument/2006/customXml" ds:itemID="{819018EE-2140-447D-A546-89C2D44EAAD4}"/>
</file>

<file path=customXml/itemProps2.xml><?xml version="1.0" encoding="utf-8"?>
<ds:datastoreItem xmlns:ds="http://schemas.openxmlformats.org/officeDocument/2006/customXml" ds:itemID="{D30535AB-4132-42F7-8401-4196D22A6D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67A402-5CE5-4E2A-B4F2-E6A471CEED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F5670-1225-411B-9C7C-BB2F6AD55A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digital</Template>
  <TotalTime>6</TotalTime>
  <Pages>9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Support</vt:lpstr>
    </vt:vector>
  </TitlesOfParts>
  <Manager/>
  <Company>NCFE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Support</dc:title>
  <dc:subject>NCFE Level 2 Certificate in Working in the Digital Support Sector</dc:subject>
  <dc:creator>NCFE</dc:creator>
  <cp:keywords>Controlled assessment</cp:keywords>
  <dc:description/>
  <cp:lastModifiedBy>Sarah Good</cp:lastModifiedBy>
  <cp:revision>12</cp:revision>
  <cp:lastPrinted>2021-10-08T09:39:00Z</cp:lastPrinted>
  <dcterms:created xsi:type="dcterms:W3CDTF">2021-10-05T14:47:00Z</dcterms:created>
  <dcterms:modified xsi:type="dcterms:W3CDTF">2021-10-08T09:40:00Z</dcterms:modified>
  <cp:category>Assignment guide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TSQ-Digital-Support-05</vt:lpwstr>
  </property>
  <property fmtid="{D5CDD505-2E9C-101B-9397-08002B2CF9AE}" pid="3" name="NCFE Qual Title">
    <vt:lpwstr>Working in digital support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Digital support</vt:lpwstr>
  </property>
  <property fmtid="{D5CDD505-2E9C-101B-9397-08002B2CF9AE}" pid="7" name="NCFE Assignment Ordinal">
    <vt:lpwstr>Assessment 2: building and maintaining a network</vt:lpwstr>
  </property>
  <property fmtid="{D5CDD505-2E9C-101B-9397-08002B2CF9AE}" pid="8" name="NCFE Document Type">
    <vt:lpwstr>Assessment guide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603/7483/4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6541300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76;#Joe Wilson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